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6168102F"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7217F3" w:rsidRPr="007217F3">
        <w:rPr>
          <w:b/>
          <w:noProof/>
          <w:sz w:val="24"/>
        </w:rPr>
        <w:t>C4-240523</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1A1E7" w:rsidR="001E41F3" w:rsidRPr="00410371" w:rsidRDefault="00AF7641" w:rsidP="00DB0C49">
            <w:pPr>
              <w:pStyle w:val="CRCoverPage"/>
              <w:spacing w:after="0"/>
              <w:jc w:val="center"/>
              <w:rPr>
                <w:b/>
                <w:noProof/>
                <w:sz w:val="28"/>
              </w:rPr>
            </w:pPr>
            <w:r>
              <w:rPr>
                <w:b/>
                <w:noProof/>
                <w:sz w:val="28"/>
              </w:rPr>
              <w:t>29.</w:t>
            </w:r>
            <w:r w:rsidR="00D6006E">
              <w:rPr>
                <w:b/>
                <w:noProof/>
                <w:sz w:val="28"/>
              </w:rPr>
              <w:t>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B7909" w:rsidR="001E41F3" w:rsidRPr="00410371" w:rsidRDefault="007217F3" w:rsidP="00547111">
            <w:pPr>
              <w:pStyle w:val="CRCoverPage"/>
              <w:spacing w:after="0"/>
              <w:rPr>
                <w:noProof/>
              </w:rPr>
            </w:pPr>
            <w:r w:rsidRPr="007217F3">
              <w:rPr>
                <w:b/>
                <w:noProof/>
                <w:sz w:val="28"/>
              </w:rPr>
              <w:t>0851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46C1" w:rsidR="001E41F3" w:rsidRPr="00410371" w:rsidRDefault="00D6006E">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14267" w:rsidR="001E41F3" w:rsidRDefault="00BB7A76">
            <w:pPr>
              <w:pStyle w:val="CRCoverPage"/>
              <w:spacing w:after="0"/>
              <w:ind w:left="100"/>
              <w:rPr>
                <w:lang w:eastAsia="zh-CN"/>
              </w:rPr>
            </w:pPr>
            <w:r>
              <w:t>NR as Secondary RAT feature over S6a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E9104" w:rsidR="001E41F3" w:rsidRDefault="00743CC7">
            <w:pPr>
              <w:pStyle w:val="CRCoverPage"/>
              <w:spacing w:after="0"/>
              <w:ind w:left="100"/>
              <w:rPr>
                <w:noProof/>
              </w:rPr>
            </w:pPr>
            <w:r w:rsidRPr="00743CC7">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58A0B"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3208A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DBD1B" w:rsidR="001E41F3" w:rsidRDefault="00BB7A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5F9C4715" w:rsidR="0064071F" w:rsidRPr="00151BDB" w:rsidRDefault="00154075" w:rsidP="00FC5416">
            <w:pPr>
              <w:pStyle w:val="CRCoverPage"/>
              <w:spacing w:after="0"/>
              <w:ind w:left="100"/>
              <w:rPr>
                <w:lang w:eastAsia="zh-CN"/>
              </w:rPr>
            </w:pPr>
            <w:r w:rsidRPr="00151BDB">
              <w:t>A</w:t>
            </w:r>
            <w:r w:rsidRPr="00151BDB">
              <w:rPr>
                <w:rFonts w:hint="eastAsia"/>
                <w:lang w:eastAsia="zh-CN"/>
              </w:rPr>
              <w:t>s</w:t>
            </w:r>
            <w:r w:rsidRPr="00151BDB">
              <w:rPr>
                <w:lang w:eastAsia="zh-CN"/>
              </w:rPr>
              <w:t xml:space="preserve"> </w:t>
            </w:r>
            <w:r w:rsidR="00C7780C" w:rsidRPr="00151BDB">
              <w:rPr>
                <w:lang w:eastAsia="zh-CN"/>
              </w:rPr>
              <w:t>define in clause</w:t>
            </w:r>
            <w:r w:rsidR="003208AE" w:rsidRPr="00151BDB">
              <w:rPr>
                <w:rFonts w:hint="eastAsia"/>
                <w:lang w:eastAsia="zh-CN"/>
              </w:rPr>
              <w:t>s</w:t>
            </w:r>
            <w:r w:rsidR="00C7780C" w:rsidRPr="00151BDB">
              <w:rPr>
                <w:lang w:eastAsia="zh-CN"/>
              </w:rPr>
              <w:t xml:space="preserve"> </w:t>
            </w:r>
            <w:r w:rsidR="000D1DEE" w:rsidRPr="00151BDB">
              <w:rPr>
                <w:lang w:eastAsia="zh-CN"/>
              </w:rPr>
              <w:t>7.3.10.1</w:t>
            </w:r>
            <w:r w:rsidR="00FC5416" w:rsidRPr="00151BDB">
              <w:rPr>
                <w:lang w:eastAsia="zh-CN"/>
              </w:rPr>
              <w:t xml:space="preserve"> of 3GPP TS </w:t>
            </w:r>
            <w:r w:rsidR="000D1DEE" w:rsidRPr="00151BDB">
              <w:rPr>
                <w:lang w:eastAsia="zh-CN"/>
              </w:rPr>
              <w:t>29.272</w:t>
            </w:r>
            <w:r w:rsidR="000A29BF" w:rsidRPr="00151BDB">
              <w:rPr>
                <w:lang w:eastAsia="zh-CN"/>
              </w:rPr>
              <w:t>:</w:t>
            </w:r>
          </w:p>
          <w:p w14:paraId="6B3937D7" w14:textId="77777777" w:rsidR="000A29BF" w:rsidRPr="00151BDB" w:rsidRDefault="000A29BF" w:rsidP="00FC5416">
            <w:pPr>
              <w:pStyle w:val="CRCoverPage"/>
              <w:spacing w:after="0"/>
              <w:ind w:left="100"/>
              <w:rPr>
                <w:lang w:eastAsia="zh-CN"/>
              </w:rPr>
            </w:pPr>
          </w:p>
          <w:p w14:paraId="2FD5CBD7" w14:textId="77777777" w:rsidR="00D24B9B" w:rsidRPr="00151BDB" w:rsidRDefault="00D24B9B" w:rsidP="00151BDB">
            <w:pPr>
              <w:pStyle w:val="TAL"/>
              <w:ind w:left="100"/>
              <w:rPr>
                <w:sz w:val="20"/>
                <w:lang w:val="en-US"/>
              </w:rPr>
            </w:pPr>
            <w:r w:rsidRPr="00151BDB">
              <w:rPr>
                <w:sz w:val="20"/>
              </w:rPr>
              <w:t>Support of NR as Secondary RAT</w:t>
            </w:r>
          </w:p>
          <w:p w14:paraId="37F9D4C4" w14:textId="77777777" w:rsidR="00D24B9B" w:rsidRPr="00151BDB" w:rsidRDefault="00D24B9B" w:rsidP="00D24B9B">
            <w:pPr>
              <w:pStyle w:val="TAL"/>
              <w:rPr>
                <w:sz w:val="20"/>
              </w:rPr>
            </w:pPr>
          </w:p>
          <w:p w14:paraId="50F55AAB" w14:textId="77777777" w:rsidR="00D24B9B" w:rsidRPr="00151BDB" w:rsidRDefault="00D24B9B" w:rsidP="000D3CEB">
            <w:pPr>
              <w:pStyle w:val="TAL"/>
              <w:ind w:left="100"/>
              <w:rPr>
                <w:sz w:val="20"/>
              </w:rPr>
            </w:pPr>
            <w:r w:rsidRPr="00151BDB">
              <w:rPr>
                <w:sz w:val="20"/>
              </w:rPr>
              <w:t>If the MME</w:t>
            </w:r>
            <w:r w:rsidRPr="00151BDB">
              <w:rPr>
                <w:rFonts w:hint="eastAsia"/>
                <w:sz w:val="20"/>
                <w:lang w:eastAsia="ja-JP"/>
              </w:rPr>
              <w:t>, SGSN,</w:t>
            </w:r>
            <w:r w:rsidRPr="00151BDB">
              <w:rPr>
                <w:sz w:val="20"/>
              </w:rPr>
              <w:t xml:space="preserve"> or combined MME/SGSN does not support this feature, the HSS shall not send (in ULA) or update (in IDR) subscription data related to NR as Secondary RAT.</w:t>
            </w:r>
          </w:p>
          <w:p w14:paraId="6FA42A16" w14:textId="77777777" w:rsidR="00D24B9B" w:rsidRPr="00151BDB" w:rsidRDefault="00D24B9B" w:rsidP="00D24B9B">
            <w:pPr>
              <w:pStyle w:val="TAL"/>
              <w:rPr>
                <w:sz w:val="20"/>
              </w:rPr>
            </w:pPr>
          </w:p>
          <w:p w14:paraId="000812A5" w14:textId="398FECC6" w:rsidR="00C7780C" w:rsidRPr="00151BDB" w:rsidRDefault="00D24B9B" w:rsidP="00D24B9B">
            <w:pPr>
              <w:pStyle w:val="CRCoverPage"/>
              <w:spacing w:after="0"/>
              <w:ind w:left="100"/>
            </w:pPr>
            <w:r w:rsidRPr="00151BDB">
              <w:t>If the HSS does not support this feature, the MME shall ignore the bit "NR as Secondary RAT Not Allowed" in Access-Restriction-Data.</w:t>
            </w:r>
          </w:p>
          <w:p w14:paraId="7FC8B422" w14:textId="51B36660" w:rsidR="003208AE" w:rsidRPr="00151BDB" w:rsidRDefault="003208AE" w:rsidP="00C7780C">
            <w:pPr>
              <w:pStyle w:val="CRCoverPage"/>
              <w:spacing w:after="0"/>
              <w:ind w:left="100"/>
              <w:rPr>
                <w:lang w:eastAsia="zh-CN"/>
              </w:rPr>
            </w:pPr>
          </w:p>
          <w:p w14:paraId="6A6B4B9C" w14:textId="528EEA28" w:rsidR="003208AE" w:rsidRPr="00151BDB" w:rsidRDefault="005D1124" w:rsidP="00C7780C">
            <w:pPr>
              <w:pStyle w:val="CRCoverPage"/>
              <w:spacing w:after="0"/>
              <w:ind w:left="100"/>
            </w:pPr>
            <w:r w:rsidRPr="00151BDB">
              <w:rPr>
                <w:lang w:eastAsia="zh-CN"/>
              </w:rPr>
              <w:t>Here it’s not clarified what’s meant by “</w:t>
            </w:r>
            <w:r w:rsidRPr="00151BDB">
              <w:t>subscription data related to NR as Secondary RAT” and whether the setting of the BIT "NR as Secondary RAT Not Allowed" in Access-Restriction-Data needs to have specific value i</w:t>
            </w:r>
            <w:r w:rsidR="008F6676">
              <w:t>f the HSS supports the feature and</w:t>
            </w:r>
            <w:r w:rsidRPr="00151BDB">
              <w:t xml:space="preserve"> the MME does not support this feature</w:t>
            </w:r>
          </w:p>
          <w:p w14:paraId="26480F72" w14:textId="3585597D" w:rsidR="00906291" w:rsidRPr="00151BDB" w:rsidRDefault="00906291" w:rsidP="00C7780C">
            <w:pPr>
              <w:pStyle w:val="CRCoverPage"/>
              <w:spacing w:after="0"/>
              <w:ind w:left="100"/>
              <w:rPr>
                <w:lang w:eastAsia="zh-CN"/>
              </w:rPr>
            </w:pPr>
          </w:p>
          <w:p w14:paraId="57C6D86A" w14:textId="4FB9D07B" w:rsidR="00906291" w:rsidRPr="00151BDB" w:rsidRDefault="00021B63" w:rsidP="00C7780C">
            <w:pPr>
              <w:pStyle w:val="CRCoverPage"/>
              <w:spacing w:after="0"/>
              <w:ind w:left="100"/>
              <w:rPr>
                <w:lang w:eastAsia="zh-CN"/>
              </w:rPr>
            </w:pPr>
            <w:r w:rsidRPr="00151BDB">
              <w:rPr>
                <w:lang w:eastAsia="zh-CN"/>
              </w:rPr>
              <w:t>Also,</w:t>
            </w:r>
            <w:r w:rsidR="00906291" w:rsidRPr="00151BDB">
              <w:rPr>
                <w:lang w:eastAsia="zh-CN"/>
              </w:rPr>
              <w:t xml:space="preserve"> it’s not mentioned what shall be the MME behaviour regarding the setting of the </w:t>
            </w:r>
            <w:r w:rsidR="00906291" w:rsidRPr="00151BDB">
              <w:t>BIT "NR as Secondary RAT Not Allowed" in Access-Restriction-Data</w:t>
            </w:r>
            <w:r w:rsidR="00906291" w:rsidRPr="00151BDB">
              <w:rPr>
                <w:lang w:eastAsia="zh-CN"/>
              </w:rPr>
              <w:t xml:space="preserve"> i</w:t>
            </w:r>
            <w:r w:rsidR="008F6676">
              <w:rPr>
                <w:lang w:eastAsia="zh-CN"/>
              </w:rPr>
              <w:t>f</w:t>
            </w:r>
            <w:r w:rsidR="00906291" w:rsidRPr="00151BDB">
              <w:rPr>
                <w:lang w:eastAsia="zh-CN"/>
              </w:rPr>
              <w:t xml:space="preserve"> it does not support this feature </w:t>
            </w:r>
          </w:p>
          <w:p w14:paraId="72DAE690" w14:textId="77777777" w:rsidR="00C7780C" w:rsidRPr="00C7780C" w:rsidRDefault="00C7780C" w:rsidP="00C7780C">
            <w:pPr>
              <w:pStyle w:val="CRCoverPage"/>
              <w:spacing w:after="0"/>
              <w:ind w:left="100"/>
            </w:pPr>
          </w:p>
          <w:p w14:paraId="708AA7DE" w14:textId="77C46012" w:rsidR="000A29BF" w:rsidRPr="000A29BF" w:rsidRDefault="006615A8" w:rsidP="006615A8">
            <w:pPr>
              <w:pStyle w:val="CRCoverPage"/>
              <w:spacing w:after="0"/>
              <w:ind w:left="100"/>
              <w:rPr>
                <w:lang w:eastAsia="zh-CN"/>
              </w:rPr>
            </w:pPr>
            <w:r>
              <w:rPr>
                <w:lang w:eastAsia="zh-CN"/>
              </w:rPr>
              <w:t>It proposes to</w:t>
            </w:r>
            <w:r w:rsidR="00906291">
              <w:rPr>
                <w:lang w:eastAsia="zh-CN"/>
              </w:rPr>
              <w:t xml:space="preserve"> </w:t>
            </w:r>
            <w:r>
              <w:rPr>
                <w:lang w:eastAsia="zh-CN"/>
              </w:rPr>
              <w:t>clarify</w:t>
            </w:r>
            <w:r w:rsidR="00906291">
              <w:rPr>
                <w:lang w:eastAsia="zh-CN"/>
              </w:rPr>
              <w:t xml:space="preserve"> </w:t>
            </w:r>
            <w:r>
              <w:rPr>
                <w:lang w:eastAsia="zh-CN"/>
              </w:rPr>
              <w:t>the above</w:t>
            </w:r>
            <w:r w:rsidR="00906291">
              <w:rPr>
                <w:lang w:eastAsia="zh-CN"/>
              </w:rPr>
              <w:t xml:space="preserve"> </w:t>
            </w:r>
            <w:r>
              <w:rPr>
                <w:lang w:eastAsia="zh-CN"/>
              </w:rPr>
              <w:t>issues.</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0BADC" w14:textId="1EE9FE87" w:rsidR="00D90F79" w:rsidRDefault="006615A8" w:rsidP="00D90F79">
            <w:pPr>
              <w:pStyle w:val="CRCoverPage"/>
              <w:numPr>
                <w:ilvl w:val="0"/>
                <w:numId w:val="2"/>
              </w:numPr>
              <w:spacing w:after="0"/>
              <w:rPr>
                <w:noProof/>
                <w:lang w:eastAsia="zh-CN"/>
              </w:rPr>
            </w:pPr>
            <w:r>
              <w:t>It proposes to clarify that</w:t>
            </w:r>
            <w:r w:rsidR="00906291">
              <w:rPr>
                <w:noProof/>
                <w:lang w:eastAsia="zh-CN"/>
              </w:rPr>
              <w:t xml:space="preserve"> the </w:t>
            </w:r>
            <w:r w:rsidR="00906291" w:rsidRPr="00C139B4">
              <w:t>subscription data related to NR as Secondary RAT</w:t>
            </w:r>
          </w:p>
          <w:p w14:paraId="31C656EC" w14:textId="267FD142" w:rsidR="006615A8" w:rsidRPr="0085386E" w:rsidRDefault="006615A8" w:rsidP="006615A8">
            <w:pPr>
              <w:pStyle w:val="CRCoverPage"/>
              <w:numPr>
                <w:ilvl w:val="0"/>
                <w:numId w:val="2"/>
              </w:numPr>
              <w:spacing w:after="0"/>
              <w:rPr>
                <w:noProof/>
                <w:lang w:eastAsia="zh-CN"/>
              </w:rPr>
            </w:pPr>
            <w:r>
              <w:t>It proposes to clarify the</w:t>
            </w:r>
            <w:r w:rsidR="00906291">
              <w:rPr>
                <w:noProof/>
                <w:lang w:eastAsia="zh-CN"/>
              </w:rPr>
              <w:t xml:space="preserve"> value of the </w:t>
            </w:r>
            <w:r w:rsidR="00906291">
              <w:t xml:space="preserve">BIT </w:t>
            </w:r>
            <w:r w:rsidR="00906291" w:rsidRPr="00C139B4">
              <w:t>"NR as Secondary RAT Not Allowed" in Access-Restriction-Data</w:t>
            </w:r>
            <w:r>
              <w:t xml:space="preserve"> value i</w:t>
            </w:r>
            <w:r w:rsidR="008F6676">
              <w:t>fthe HSS support the feature and</w:t>
            </w:r>
            <w:r>
              <w:t xml:space="preserve"> the MME</w:t>
            </w:r>
            <w:r w:rsidR="00906291">
              <w:t xml:space="preserve"> does not support the feature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E13A5" w:rsidR="0085386E" w:rsidRPr="0085386E" w:rsidRDefault="00906291" w:rsidP="004D0227">
            <w:pPr>
              <w:pStyle w:val="CRCoverPage"/>
              <w:spacing w:after="0"/>
              <w:ind w:left="100"/>
              <w:rPr>
                <w:noProof/>
              </w:rPr>
            </w:pPr>
            <w:r>
              <w:rPr>
                <w:noProof/>
              </w:rPr>
              <w:t>Incompatibility between MMEs &amp; HSSs from different vendors regarding the handling of the NR as Secondary RAT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669EF" w:rsidR="001E41F3" w:rsidRDefault="00955C39">
            <w:pPr>
              <w:pStyle w:val="CRCoverPage"/>
              <w:spacing w:after="0"/>
              <w:ind w:left="100"/>
              <w:rPr>
                <w:noProof/>
                <w:lang w:eastAsia="zh-CN"/>
              </w:rPr>
            </w:pPr>
            <w:r>
              <w:rPr>
                <w:noProof/>
                <w:lang w:eastAsia="zh-CN"/>
              </w:rPr>
              <w:t>7.3.10.1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5122B44" w:rsidR="004E1444" w:rsidRDefault="004E1444" w:rsidP="009D7FEB"/>
    <w:p w14:paraId="1B31C117" w14:textId="77777777" w:rsidR="007E4E0C" w:rsidRPr="00C139B4" w:rsidRDefault="007E4E0C" w:rsidP="007E4E0C">
      <w:pPr>
        <w:pStyle w:val="40"/>
      </w:pPr>
      <w:bookmarkStart w:id="2" w:name="_Toc20211979"/>
      <w:bookmarkStart w:id="3" w:name="_Toc27727255"/>
      <w:bookmarkStart w:id="4" w:name="_Toc36041910"/>
      <w:bookmarkStart w:id="5" w:name="_Toc44871333"/>
      <w:bookmarkStart w:id="6" w:name="_Toc44871732"/>
      <w:bookmarkStart w:id="7" w:name="_Toc51861807"/>
      <w:bookmarkStart w:id="8" w:name="_Toc57978212"/>
      <w:bookmarkStart w:id="9" w:name="_Toc155206069"/>
      <w:bookmarkStart w:id="10" w:name="_Toc20142386"/>
      <w:bookmarkStart w:id="11" w:name="_Toc34217332"/>
      <w:bookmarkStart w:id="12" w:name="_Toc34217484"/>
      <w:bookmarkStart w:id="13" w:name="_Toc39051847"/>
      <w:bookmarkStart w:id="14" w:name="_Toc43210419"/>
      <w:bookmarkStart w:id="15" w:name="_Toc49853326"/>
      <w:bookmarkStart w:id="16" w:name="_Toc56530116"/>
      <w:bookmarkStart w:id="17" w:name="_Toc155594060"/>
      <w:r w:rsidRPr="00C139B4">
        <w:t>7.3.10.1</w:t>
      </w:r>
      <w:r w:rsidRPr="00C139B4">
        <w:tab/>
        <w:t>Feature-List AVP for the S6a/S6d application</w:t>
      </w:r>
    </w:p>
    <w:p w14:paraId="5EC94A8C" w14:textId="77777777" w:rsidR="007E4E0C" w:rsidRPr="00C139B4" w:rsidRDefault="007E4E0C" w:rsidP="007E4E0C">
      <w:r w:rsidRPr="00C139B4">
        <w:t xml:space="preserve">The syntax of this AVP is defined in </w:t>
      </w:r>
      <w:r>
        <w:t>3GPP TS 2</w:t>
      </w:r>
      <w:r w:rsidRPr="00C139B4">
        <w:t>9.229</w:t>
      </w:r>
      <w:r>
        <w:t> [</w:t>
      </w:r>
      <w:r w:rsidRPr="00C139B4">
        <w:t>9].</w:t>
      </w:r>
    </w:p>
    <w:p w14:paraId="6B3DC9BA" w14:textId="77777777" w:rsidR="007E4E0C" w:rsidRPr="00C139B4" w:rsidRDefault="007E4E0C" w:rsidP="007E4E0C">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3C70E1DA" w14:textId="77777777" w:rsidR="007E4E0C" w:rsidRPr="00C139B4" w:rsidRDefault="007E4E0C" w:rsidP="007E4E0C">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E4E0C" w:rsidRPr="00C139B4" w14:paraId="76E0F6F5" w14:textId="77777777" w:rsidTr="00021B63">
        <w:trPr>
          <w:cantSplit/>
          <w:jc w:val="center"/>
        </w:trPr>
        <w:tc>
          <w:tcPr>
            <w:tcW w:w="993" w:type="dxa"/>
          </w:tcPr>
          <w:p w14:paraId="519536A5" w14:textId="77777777" w:rsidR="007E4E0C" w:rsidRPr="00C139B4" w:rsidRDefault="007E4E0C" w:rsidP="00021B63">
            <w:pPr>
              <w:pStyle w:val="TAH"/>
            </w:pPr>
            <w:r w:rsidRPr="00C139B4">
              <w:lastRenderedPageBreak/>
              <w:t>Feature bit</w:t>
            </w:r>
          </w:p>
        </w:tc>
        <w:tc>
          <w:tcPr>
            <w:tcW w:w="1063" w:type="dxa"/>
          </w:tcPr>
          <w:p w14:paraId="645E3899" w14:textId="77777777" w:rsidR="007E4E0C" w:rsidRPr="00C139B4" w:rsidRDefault="007E4E0C" w:rsidP="00021B63">
            <w:pPr>
              <w:pStyle w:val="TAH"/>
            </w:pPr>
            <w:r w:rsidRPr="00C139B4">
              <w:t>Feature</w:t>
            </w:r>
          </w:p>
        </w:tc>
        <w:tc>
          <w:tcPr>
            <w:tcW w:w="639" w:type="dxa"/>
          </w:tcPr>
          <w:p w14:paraId="0DAE2B90" w14:textId="77777777" w:rsidR="007E4E0C" w:rsidRPr="00C139B4" w:rsidRDefault="007E4E0C" w:rsidP="00021B63">
            <w:pPr>
              <w:pStyle w:val="TAH"/>
            </w:pPr>
            <w:r w:rsidRPr="00C139B4">
              <w:t>M/O</w:t>
            </w:r>
          </w:p>
        </w:tc>
        <w:tc>
          <w:tcPr>
            <w:tcW w:w="6520" w:type="dxa"/>
          </w:tcPr>
          <w:p w14:paraId="6DC9EEF4" w14:textId="77777777" w:rsidR="007E4E0C" w:rsidRPr="00C139B4" w:rsidRDefault="007E4E0C" w:rsidP="00021B63">
            <w:pPr>
              <w:pStyle w:val="TAH"/>
            </w:pPr>
            <w:r w:rsidRPr="00C139B4">
              <w:t>Description</w:t>
            </w:r>
          </w:p>
        </w:tc>
      </w:tr>
      <w:tr w:rsidR="007E4E0C" w:rsidRPr="00C139B4" w14:paraId="135F0173" w14:textId="77777777" w:rsidTr="00021B63">
        <w:trPr>
          <w:cantSplit/>
          <w:jc w:val="center"/>
        </w:trPr>
        <w:tc>
          <w:tcPr>
            <w:tcW w:w="993" w:type="dxa"/>
          </w:tcPr>
          <w:p w14:paraId="2F6EF9A2" w14:textId="77777777" w:rsidR="007E4E0C" w:rsidRPr="00C139B4" w:rsidRDefault="007E4E0C" w:rsidP="00021B63">
            <w:pPr>
              <w:pStyle w:val="TAC"/>
            </w:pPr>
            <w:r w:rsidRPr="00C139B4">
              <w:t>0</w:t>
            </w:r>
          </w:p>
        </w:tc>
        <w:tc>
          <w:tcPr>
            <w:tcW w:w="1063" w:type="dxa"/>
          </w:tcPr>
          <w:p w14:paraId="4F6B9398" w14:textId="77777777" w:rsidR="007E4E0C" w:rsidRPr="00C139B4" w:rsidRDefault="007E4E0C" w:rsidP="00021B63">
            <w:pPr>
              <w:pStyle w:val="TAL"/>
              <w:rPr>
                <w:color w:val="FF0000"/>
              </w:rPr>
            </w:pPr>
            <w:r w:rsidRPr="00C139B4">
              <w:t>ODB-all</w:t>
            </w:r>
            <w:r w:rsidRPr="00C139B4">
              <w:rPr>
                <w:rFonts w:hint="eastAsia"/>
                <w:lang w:eastAsia="zh-CN"/>
              </w:rPr>
              <w:t>-APN</w:t>
            </w:r>
          </w:p>
        </w:tc>
        <w:tc>
          <w:tcPr>
            <w:tcW w:w="639" w:type="dxa"/>
          </w:tcPr>
          <w:p w14:paraId="6D09FC97" w14:textId="77777777" w:rsidR="007E4E0C" w:rsidRPr="00C139B4" w:rsidRDefault="007E4E0C" w:rsidP="00021B63">
            <w:pPr>
              <w:pStyle w:val="TAC"/>
              <w:rPr>
                <w:color w:val="FF0000"/>
              </w:rPr>
            </w:pPr>
            <w:r w:rsidRPr="00C139B4">
              <w:t>O</w:t>
            </w:r>
          </w:p>
        </w:tc>
        <w:tc>
          <w:tcPr>
            <w:tcW w:w="6520" w:type="dxa"/>
          </w:tcPr>
          <w:p w14:paraId="332C2CE9" w14:textId="77777777" w:rsidR="007E4E0C" w:rsidRPr="00C139B4" w:rsidRDefault="007E4E0C" w:rsidP="00021B63">
            <w:pPr>
              <w:pStyle w:val="TAL"/>
            </w:pPr>
            <w:r w:rsidRPr="00677A08">
              <w:t>Operator Determined Barring of all Packet Oriented Services</w:t>
            </w:r>
          </w:p>
          <w:p w14:paraId="40C3AA74" w14:textId="77777777" w:rsidR="007E4E0C" w:rsidRPr="00C139B4" w:rsidRDefault="007E4E0C" w:rsidP="00021B63">
            <w:pPr>
              <w:pStyle w:val="TAL"/>
            </w:pPr>
          </w:p>
          <w:p w14:paraId="2D6F0CBE" w14:textId="77777777" w:rsidR="007E4E0C" w:rsidRPr="00C139B4" w:rsidRDefault="007E4E0C" w:rsidP="00021B63">
            <w:pPr>
              <w:pStyle w:val="TAL"/>
            </w:pPr>
            <w:r w:rsidRPr="00C139B4">
              <w:t>This feature is applicable for the ULR/ULA and IDR/IDA command pairs.</w:t>
            </w:r>
          </w:p>
          <w:p w14:paraId="18489E62" w14:textId="77777777" w:rsidR="007E4E0C" w:rsidRPr="00C139B4" w:rsidRDefault="007E4E0C" w:rsidP="00021B63">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34F0C269" w14:textId="77777777" w:rsidR="007E4E0C" w:rsidRPr="00C139B4" w:rsidRDefault="007E4E0C" w:rsidP="00021B63">
            <w:pPr>
              <w:pStyle w:val="TAL"/>
            </w:pPr>
            <w:r w:rsidRPr="00C139B4">
              <w:t xml:space="preserve">If the MME or SGSN does not indicate support of this feature in IDA and the HSS has sent this ODB category within IDR, the HSS may apply barring of roaming and send CLR. </w:t>
            </w:r>
          </w:p>
        </w:tc>
      </w:tr>
      <w:tr w:rsidR="007E4E0C" w:rsidRPr="00C139B4" w14:paraId="242C14C7" w14:textId="77777777" w:rsidTr="00021B63">
        <w:trPr>
          <w:cantSplit/>
          <w:jc w:val="center"/>
        </w:trPr>
        <w:tc>
          <w:tcPr>
            <w:tcW w:w="993" w:type="dxa"/>
          </w:tcPr>
          <w:p w14:paraId="3EC7614F" w14:textId="77777777" w:rsidR="007E4E0C" w:rsidRPr="00C139B4" w:rsidRDefault="007E4E0C" w:rsidP="00021B63">
            <w:pPr>
              <w:pStyle w:val="TAC"/>
            </w:pPr>
            <w:r w:rsidRPr="00C139B4">
              <w:t>1</w:t>
            </w:r>
          </w:p>
        </w:tc>
        <w:tc>
          <w:tcPr>
            <w:tcW w:w="1063" w:type="dxa"/>
          </w:tcPr>
          <w:p w14:paraId="01ECE6F3" w14:textId="77777777" w:rsidR="007E4E0C" w:rsidRPr="00C139B4" w:rsidRDefault="007E4E0C" w:rsidP="00021B63">
            <w:pPr>
              <w:pStyle w:val="TAL"/>
            </w:pPr>
            <w:r w:rsidRPr="00C139B4">
              <w:t>ODB-HPLMN-APN</w:t>
            </w:r>
          </w:p>
        </w:tc>
        <w:tc>
          <w:tcPr>
            <w:tcW w:w="639" w:type="dxa"/>
          </w:tcPr>
          <w:p w14:paraId="7864A42F" w14:textId="77777777" w:rsidR="007E4E0C" w:rsidRPr="00C139B4" w:rsidRDefault="007E4E0C" w:rsidP="00021B63">
            <w:pPr>
              <w:pStyle w:val="TAC"/>
            </w:pPr>
            <w:r w:rsidRPr="00C139B4">
              <w:t>O</w:t>
            </w:r>
          </w:p>
        </w:tc>
        <w:tc>
          <w:tcPr>
            <w:tcW w:w="6520" w:type="dxa"/>
          </w:tcPr>
          <w:p w14:paraId="47FB89D9" w14:textId="77777777" w:rsidR="007E4E0C" w:rsidRPr="00C139B4" w:rsidRDefault="007E4E0C" w:rsidP="00021B63">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17E43475" w14:textId="77777777" w:rsidR="007E4E0C" w:rsidRPr="00C139B4" w:rsidRDefault="007E4E0C" w:rsidP="00021B63">
            <w:pPr>
              <w:pStyle w:val="TAL"/>
            </w:pPr>
          </w:p>
          <w:p w14:paraId="28BD3230" w14:textId="77777777" w:rsidR="007E4E0C" w:rsidRPr="00C139B4" w:rsidRDefault="007E4E0C" w:rsidP="00021B63">
            <w:pPr>
              <w:pStyle w:val="TAL"/>
            </w:pPr>
            <w:r w:rsidRPr="00C139B4">
              <w:t>This feature is applicable for the ULR/ULA and IDR/IDA command pairs.</w:t>
            </w:r>
          </w:p>
          <w:p w14:paraId="7D3B326D" w14:textId="77777777" w:rsidR="007E4E0C" w:rsidRPr="00C139B4" w:rsidRDefault="007E4E0C" w:rsidP="00021B63">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30A7B61" w14:textId="77777777" w:rsidR="007E4E0C" w:rsidRPr="00C139B4" w:rsidRDefault="007E4E0C" w:rsidP="00021B63">
            <w:pPr>
              <w:pStyle w:val="TAL"/>
            </w:pPr>
            <w:r w:rsidRPr="00C139B4">
              <w:t>If the MME or SGSN does not indicate support of this feature in IDA and the HSS has sent this ODB category within IDR, the HSS may apply barring of roaming and send CLR.</w:t>
            </w:r>
          </w:p>
        </w:tc>
      </w:tr>
      <w:tr w:rsidR="007E4E0C" w:rsidRPr="00C139B4" w14:paraId="5DBC69F6" w14:textId="77777777" w:rsidTr="00021B63">
        <w:trPr>
          <w:cantSplit/>
          <w:jc w:val="center"/>
        </w:trPr>
        <w:tc>
          <w:tcPr>
            <w:tcW w:w="993" w:type="dxa"/>
          </w:tcPr>
          <w:p w14:paraId="4A25D648" w14:textId="77777777" w:rsidR="007E4E0C" w:rsidRPr="00C139B4" w:rsidRDefault="007E4E0C" w:rsidP="00021B63">
            <w:pPr>
              <w:pStyle w:val="TAC"/>
            </w:pPr>
            <w:r w:rsidRPr="00C139B4">
              <w:t>2</w:t>
            </w:r>
          </w:p>
        </w:tc>
        <w:tc>
          <w:tcPr>
            <w:tcW w:w="1063" w:type="dxa"/>
          </w:tcPr>
          <w:p w14:paraId="289A66A5" w14:textId="77777777" w:rsidR="007E4E0C" w:rsidRPr="00C139B4" w:rsidRDefault="007E4E0C" w:rsidP="00021B63">
            <w:pPr>
              <w:pStyle w:val="TAL"/>
            </w:pPr>
            <w:r w:rsidRPr="00C139B4">
              <w:t>ODB-VPLMN-APN</w:t>
            </w:r>
          </w:p>
        </w:tc>
        <w:tc>
          <w:tcPr>
            <w:tcW w:w="639" w:type="dxa"/>
          </w:tcPr>
          <w:p w14:paraId="46607D4A" w14:textId="77777777" w:rsidR="007E4E0C" w:rsidRPr="00C139B4" w:rsidRDefault="007E4E0C" w:rsidP="00021B63">
            <w:pPr>
              <w:pStyle w:val="TAC"/>
            </w:pPr>
            <w:r w:rsidRPr="00C139B4">
              <w:t>O</w:t>
            </w:r>
          </w:p>
        </w:tc>
        <w:tc>
          <w:tcPr>
            <w:tcW w:w="6520" w:type="dxa"/>
          </w:tcPr>
          <w:p w14:paraId="7EB3664E" w14:textId="77777777" w:rsidR="007E4E0C" w:rsidRPr="00C139B4" w:rsidRDefault="007E4E0C" w:rsidP="00021B63">
            <w:pPr>
              <w:pStyle w:val="TAL"/>
            </w:pPr>
            <w:r w:rsidRPr="00677A08">
              <w:t>Operator Determined Barring of Packet Oriented Services from access points that are within the roamed to VPLMN</w:t>
            </w:r>
          </w:p>
          <w:p w14:paraId="4368CA27" w14:textId="77777777" w:rsidR="007E4E0C" w:rsidRPr="00C139B4" w:rsidRDefault="007E4E0C" w:rsidP="00021B63">
            <w:pPr>
              <w:pStyle w:val="TAL"/>
            </w:pPr>
          </w:p>
          <w:p w14:paraId="262011E9" w14:textId="77777777" w:rsidR="007E4E0C" w:rsidRPr="00C139B4" w:rsidRDefault="007E4E0C" w:rsidP="00021B63">
            <w:pPr>
              <w:pStyle w:val="TAL"/>
            </w:pPr>
            <w:r w:rsidRPr="00C139B4">
              <w:t>This feature is applicable for the ULR/ULA and IDR/IDA command pairs.</w:t>
            </w:r>
          </w:p>
          <w:p w14:paraId="375BE605" w14:textId="77777777" w:rsidR="007E4E0C" w:rsidRPr="00C139B4" w:rsidRDefault="007E4E0C" w:rsidP="00021B63">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5B942781" w14:textId="77777777" w:rsidR="007E4E0C" w:rsidRPr="00C139B4" w:rsidRDefault="007E4E0C" w:rsidP="00021B63">
            <w:pPr>
              <w:pStyle w:val="TAL"/>
            </w:pPr>
            <w:r w:rsidRPr="00C139B4">
              <w:t>If the MME or SGSN does not indicate support of this feature in IDA and the HSS has sent this ODB category within IDR, the HSS may apply barring of roaming and send CLR.</w:t>
            </w:r>
          </w:p>
        </w:tc>
      </w:tr>
      <w:tr w:rsidR="007E4E0C" w:rsidRPr="00C139B4" w14:paraId="6869714B" w14:textId="77777777" w:rsidTr="00021B63">
        <w:trPr>
          <w:cantSplit/>
          <w:jc w:val="center"/>
        </w:trPr>
        <w:tc>
          <w:tcPr>
            <w:tcW w:w="993" w:type="dxa"/>
          </w:tcPr>
          <w:p w14:paraId="2039E400" w14:textId="77777777" w:rsidR="007E4E0C" w:rsidRPr="00C139B4" w:rsidRDefault="007E4E0C" w:rsidP="00021B63">
            <w:pPr>
              <w:pStyle w:val="TAC"/>
              <w:rPr>
                <w:lang w:eastAsia="zh-CN"/>
              </w:rPr>
            </w:pPr>
            <w:r w:rsidRPr="00C139B4">
              <w:rPr>
                <w:rFonts w:hint="eastAsia"/>
                <w:lang w:eastAsia="zh-CN"/>
              </w:rPr>
              <w:t>3</w:t>
            </w:r>
          </w:p>
        </w:tc>
        <w:tc>
          <w:tcPr>
            <w:tcW w:w="1063" w:type="dxa"/>
          </w:tcPr>
          <w:p w14:paraId="67ECA179" w14:textId="77777777" w:rsidR="007E4E0C" w:rsidRPr="00C139B4" w:rsidRDefault="007E4E0C" w:rsidP="00021B63">
            <w:pPr>
              <w:pStyle w:val="TAL"/>
              <w:rPr>
                <w:lang w:eastAsia="zh-CN"/>
              </w:rPr>
            </w:pPr>
            <w:r w:rsidRPr="00C139B4">
              <w:rPr>
                <w:rFonts w:hint="eastAsia"/>
                <w:lang w:eastAsia="zh-CN"/>
              </w:rPr>
              <w:t>ODB-all-OG</w:t>
            </w:r>
          </w:p>
        </w:tc>
        <w:tc>
          <w:tcPr>
            <w:tcW w:w="639" w:type="dxa"/>
          </w:tcPr>
          <w:p w14:paraId="7BFB981D" w14:textId="77777777" w:rsidR="007E4E0C" w:rsidRPr="00C139B4" w:rsidRDefault="007E4E0C" w:rsidP="00021B63">
            <w:pPr>
              <w:pStyle w:val="TAC"/>
            </w:pPr>
            <w:r w:rsidRPr="00C139B4">
              <w:t>O</w:t>
            </w:r>
          </w:p>
        </w:tc>
        <w:tc>
          <w:tcPr>
            <w:tcW w:w="6520" w:type="dxa"/>
          </w:tcPr>
          <w:p w14:paraId="7E0785B8" w14:textId="77777777" w:rsidR="007E4E0C" w:rsidRPr="00C139B4" w:rsidRDefault="007E4E0C" w:rsidP="00021B63">
            <w:pPr>
              <w:pStyle w:val="TAL"/>
            </w:pPr>
            <w:r w:rsidRPr="00677A08">
              <w:t>Operator Determined Barring of all outgoing calls</w:t>
            </w:r>
          </w:p>
          <w:p w14:paraId="01A1E759" w14:textId="77777777" w:rsidR="007E4E0C" w:rsidRPr="00C139B4" w:rsidRDefault="007E4E0C" w:rsidP="00021B63">
            <w:pPr>
              <w:pStyle w:val="TAL"/>
            </w:pPr>
          </w:p>
          <w:p w14:paraId="3B34EC6B"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785E895B"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5DC84E1C" w14:textId="77777777" w:rsidR="007E4E0C" w:rsidRPr="00C139B4" w:rsidRDefault="007E4E0C" w:rsidP="00021B63">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5D18EEF0" w14:textId="77777777" w:rsidTr="00021B63">
        <w:trPr>
          <w:cantSplit/>
          <w:jc w:val="center"/>
        </w:trPr>
        <w:tc>
          <w:tcPr>
            <w:tcW w:w="993" w:type="dxa"/>
          </w:tcPr>
          <w:p w14:paraId="302C4461" w14:textId="77777777" w:rsidR="007E4E0C" w:rsidRPr="00C139B4" w:rsidRDefault="007E4E0C" w:rsidP="00021B63">
            <w:pPr>
              <w:pStyle w:val="TAC"/>
              <w:rPr>
                <w:lang w:eastAsia="zh-CN"/>
              </w:rPr>
            </w:pPr>
            <w:r w:rsidRPr="00C139B4">
              <w:rPr>
                <w:rFonts w:hint="eastAsia"/>
                <w:lang w:eastAsia="zh-CN"/>
              </w:rPr>
              <w:t>4</w:t>
            </w:r>
          </w:p>
        </w:tc>
        <w:tc>
          <w:tcPr>
            <w:tcW w:w="1063" w:type="dxa"/>
          </w:tcPr>
          <w:p w14:paraId="2D4819ED" w14:textId="77777777" w:rsidR="007E4E0C" w:rsidRPr="00C139B4" w:rsidRDefault="007E4E0C" w:rsidP="00021B63">
            <w:pPr>
              <w:pStyle w:val="TAL"/>
            </w:pPr>
            <w:r w:rsidRPr="00C139B4">
              <w:rPr>
                <w:rFonts w:hint="eastAsia"/>
                <w:lang w:eastAsia="zh-CN"/>
              </w:rPr>
              <w:t>ODB-all- InternationalOG</w:t>
            </w:r>
          </w:p>
        </w:tc>
        <w:tc>
          <w:tcPr>
            <w:tcW w:w="639" w:type="dxa"/>
          </w:tcPr>
          <w:p w14:paraId="42176706" w14:textId="77777777" w:rsidR="007E4E0C" w:rsidRPr="00C139B4" w:rsidRDefault="007E4E0C" w:rsidP="00021B63">
            <w:pPr>
              <w:pStyle w:val="TAC"/>
            </w:pPr>
            <w:r w:rsidRPr="00C139B4">
              <w:t>O</w:t>
            </w:r>
          </w:p>
        </w:tc>
        <w:tc>
          <w:tcPr>
            <w:tcW w:w="6520" w:type="dxa"/>
          </w:tcPr>
          <w:p w14:paraId="16D8276D" w14:textId="77777777" w:rsidR="007E4E0C" w:rsidRPr="00C139B4" w:rsidRDefault="007E4E0C" w:rsidP="00021B63">
            <w:pPr>
              <w:pStyle w:val="TAL"/>
            </w:pPr>
            <w:r w:rsidRPr="00677A08">
              <w:t>Operator Determined Barring of all outgoing international calls</w:t>
            </w:r>
          </w:p>
          <w:p w14:paraId="7D6D36B1" w14:textId="77777777" w:rsidR="007E4E0C" w:rsidRPr="00C139B4" w:rsidRDefault="007E4E0C" w:rsidP="00021B63">
            <w:pPr>
              <w:pStyle w:val="TAL"/>
            </w:pPr>
          </w:p>
          <w:p w14:paraId="61D82A0C" w14:textId="77777777" w:rsidR="007E4E0C" w:rsidRPr="00C139B4" w:rsidRDefault="007E4E0C" w:rsidP="00021B63">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CD1F10A"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7669077F" w14:textId="77777777" w:rsidTr="00021B63">
        <w:trPr>
          <w:cantSplit/>
          <w:jc w:val="center"/>
        </w:trPr>
        <w:tc>
          <w:tcPr>
            <w:tcW w:w="993" w:type="dxa"/>
          </w:tcPr>
          <w:p w14:paraId="20935304" w14:textId="77777777" w:rsidR="007E4E0C" w:rsidRPr="00C139B4" w:rsidRDefault="007E4E0C" w:rsidP="00021B63">
            <w:pPr>
              <w:pStyle w:val="TAC"/>
              <w:rPr>
                <w:lang w:eastAsia="zh-CN"/>
              </w:rPr>
            </w:pPr>
            <w:r w:rsidRPr="00C139B4">
              <w:rPr>
                <w:rFonts w:hint="eastAsia"/>
                <w:lang w:eastAsia="zh-CN"/>
              </w:rPr>
              <w:t>5</w:t>
            </w:r>
          </w:p>
        </w:tc>
        <w:tc>
          <w:tcPr>
            <w:tcW w:w="1063" w:type="dxa"/>
          </w:tcPr>
          <w:p w14:paraId="4EE49486" w14:textId="77777777" w:rsidR="007E4E0C" w:rsidRPr="00C139B4" w:rsidRDefault="007E4E0C" w:rsidP="00021B63">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3222AAE1" w14:textId="77777777" w:rsidR="007E4E0C" w:rsidRPr="00C139B4" w:rsidRDefault="007E4E0C" w:rsidP="00021B63">
            <w:pPr>
              <w:pStyle w:val="TAC"/>
            </w:pPr>
            <w:r w:rsidRPr="00C139B4">
              <w:t>O</w:t>
            </w:r>
          </w:p>
        </w:tc>
        <w:tc>
          <w:tcPr>
            <w:tcW w:w="6520" w:type="dxa"/>
          </w:tcPr>
          <w:p w14:paraId="7702372D" w14:textId="77777777" w:rsidR="007E4E0C" w:rsidRPr="00C139B4" w:rsidRDefault="007E4E0C" w:rsidP="00021B63">
            <w:pPr>
              <w:pStyle w:val="TAL"/>
            </w:pPr>
            <w:r w:rsidRPr="00677A08">
              <w:t>Operator Determined Barring of all outgoing international calls except those directed to the home PLMN country</w:t>
            </w:r>
          </w:p>
          <w:p w14:paraId="2B0BB774" w14:textId="77777777" w:rsidR="007E4E0C" w:rsidRPr="00C139B4" w:rsidRDefault="007E4E0C" w:rsidP="00021B63">
            <w:pPr>
              <w:pStyle w:val="TAL"/>
            </w:pPr>
          </w:p>
          <w:p w14:paraId="7B89AB96"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6B88A083"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382A7B7"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57085EF8" w14:textId="77777777" w:rsidTr="00021B63">
        <w:trPr>
          <w:cantSplit/>
          <w:jc w:val="center"/>
        </w:trPr>
        <w:tc>
          <w:tcPr>
            <w:tcW w:w="993" w:type="dxa"/>
          </w:tcPr>
          <w:p w14:paraId="36518242" w14:textId="77777777" w:rsidR="007E4E0C" w:rsidRPr="00C139B4" w:rsidRDefault="007E4E0C" w:rsidP="00021B63">
            <w:pPr>
              <w:pStyle w:val="TAC"/>
              <w:rPr>
                <w:lang w:eastAsia="zh-CN"/>
              </w:rPr>
            </w:pPr>
            <w:r w:rsidRPr="00C139B4">
              <w:rPr>
                <w:rFonts w:hint="eastAsia"/>
                <w:lang w:eastAsia="zh-CN"/>
              </w:rPr>
              <w:lastRenderedPageBreak/>
              <w:t>6</w:t>
            </w:r>
          </w:p>
        </w:tc>
        <w:tc>
          <w:tcPr>
            <w:tcW w:w="1063" w:type="dxa"/>
          </w:tcPr>
          <w:p w14:paraId="6FFEDFD6" w14:textId="77777777" w:rsidR="007E4E0C" w:rsidRPr="00C139B4" w:rsidRDefault="007E4E0C" w:rsidP="00021B63">
            <w:pPr>
              <w:pStyle w:val="TAL"/>
            </w:pPr>
            <w:r w:rsidRPr="00C139B4">
              <w:rPr>
                <w:rFonts w:hint="eastAsia"/>
                <w:lang w:eastAsia="zh-CN"/>
              </w:rPr>
              <w:t>ODB-all-InterzonalOG</w:t>
            </w:r>
          </w:p>
        </w:tc>
        <w:tc>
          <w:tcPr>
            <w:tcW w:w="639" w:type="dxa"/>
          </w:tcPr>
          <w:p w14:paraId="1FDE07FC" w14:textId="77777777" w:rsidR="007E4E0C" w:rsidRPr="00C139B4" w:rsidRDefault="007E4E0C" w:rsidP="00021B63">
            <w:pPr>
              <w:pStyle w:val="TAC"/>
            </w:pPr>
            <w:r w:rsidRPr="00C139B4">
              <w:t>O</w:t>
            </w:r>
          </w:p>
        </w:tc>
        <w:tc>
          <w:tcPr>
            <w:tcW w:w="6520" w:type="dxa"/>
          </w:tcPr>
          <w:p w14:paraId="23E5101C" w14:textId="77777777" w:rsidR="007E4E0C" w:rsidRPr="00C139B4" w:rsidRDefault="007E4E0C" w:rsidP="00021B63">
            <w:pPr>
              <w:pStyle w:val="TAL"/>
            </w:pPr>
            <w:r w:rsidRPr="00677A08">
              <w:t>Operator Determined Barring of all outgoing inter-zonal calls</w:t>
            </w:r>
          </w:p>
          <w:p w14:paraId="25A7D98A" w14:textId="77777777" w:rsidR="007E4E0C" w:rsidRPr="00C139B4" w:rsidRDefault="007E4E0C" w:rsidP="00021B63">
            <w:pPr>
              <w:pStyle w:val="TAL"/>
            </w:pPr>
          </w:p>
          <w:p w14:paraId="33515508"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5237DBD6"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43F988F8"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42991255" w14:textId="77777777" w:rsidTr="00021B63">
        <w:trPr>
          <w:cantSplit/>
          <w:jc w:val="center"/>
        </w:trPr>
        <w:tc>
          <w:tcPr>
            <w:tcW w:w="993" w:type="dxa"/>
          </w:tcPr>
          <w:p w14:paraId="773037DE" w14:textId="77777777" w:rsidR="007E4E0C" w:rsidRPr="00C139B4" w:rsidRDefault="007E4E0C" w:rsidP="00021B63">
            <w:pPr>
              <w:pStyle w:val="TAC"/>
              <w:rPr>
                <w:lang w:eastAsia="zh-CN"/>
              </w:rPr>
            </w:pPr>
            <w:r w:rsidRPr="00C139B4">
              <w:rPr>
                <w:rFonts w:hint="eastAsia"/>
                <w:lang w:eastAsia="zh-CN"/>
              </w:rPr>
              <w:t>7</w:t>
            </w:r>
          </w:p>
        </w:tc>
        <w:tc>
          <w:tcPr>
            <w:tcW w:w="1063" w:type="dxa"/>
          </w:tcPr>
          <w:p w14:paraId="0FDC2F72" w14:textId="77777777" w:rsidR="007E4E0C" w:rsidRPr="00C139B4" w:rsidRDefault="007E4E0C" w:rsidP="00021B63">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0D14DC31" w14:textId="77777777" w:rsidR="007E4E0C" w:rsidRPr="00C139B4" w:rsidRDefault="007E4E0C" w:rsidP="00021B63">
            <w:pPr>
              <w:pStyle w:val="TAC"/>
            </w:pPr>
            <w:r w:rsidRPr="00C139B4">
              <w:t>O</w:t>
            </w:r>
          </w:p>
        </w:tc>
        <w:tc>
          <w:tcPr>
            <w:tcW w:w="6520" w:type="dxa"/>
          </w:tcPr>
          <w:p w14:paraId="74500AFB" w14:textId="77777777" w:rsidR="007E4E0C" w:rsidRPr="00C139B4" w:rsidRDefault="007E4E0C" w:rsidP="00021B63">
            <w:pPr>
              <w:pStyle w:val="TAL"/>
            </w:pPr>
            <w:r w:rsidRPr="00677A08">
              <w:t>Operator Determined Barring of all outgoing inter-zonal calls except those directed to the home PLMN country</w:t>
            </w:r>
          </w:p>
          <w:p w14:paraId="3DC22E74" w14:textId="77777777" w:rsidR="007E4E0C" w:rsidRPr="00C139B4" w:rsidRDefault="007E4E0C" w:rsidP="00021B63">
            <w:pPr>
              <w:pStyle w:val="TAL"/>
            </w:pPr>
          </w:p>
          <w:p w14:paraId="5D7CE7F0"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1BDACD30"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3FE6C9A"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7E61B611" w14:textId="77777777" w:rsidTr="00021B63">
        <w:trPr>
          <w:cantSplit/>
          <w:jc w:val="center"/>
        </w:trPr>
        <w:tc>
          <w:tcPr>
            <w:tcW w:w="993" w:type="dxa"/>
          </w:tcPr>
          <w:p w14:paraId="05611E2D" w14:textId="77777777" w:rsidR="007E4E0C" w:rsidRPr="00C139B4" w:rsidRDefault="007E4E0C" w:rsidP="00021B63">
            <w:pPr>
              <w:pStyle w:val="TAC"/>
              <w:rPr>
                <w:lang w:eastAsia="zh-CN"/>
              </w:rPr>
            </w:pPr>
            <w:r w:rsidRPr="00C139B4">
              <w:rPr>
                <w:rFonts w:hint="eastAsia"/>
                <w:lang w:eastAsia="zh-CN"/>
              </w:rPr>
              <w:t>8</w:t>
            </w:r>
          </w:p>
        </w:tc>
        <w:tc>
          <w:tcPr>
            <w:tcW w:w="1063" w:type="dxa"/>
          </w:tcPr>
          <w:p w14:paraId="79CF48E9" w14:textId="77777777" w:rsidR="007E4E0C" w:rsidRPr="00C139B4" w:rsidRDefault="007E4E0C" w:rsidP="00021B63">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202D0510" w14:textId="77777777" w:rsidR="007E4E0C" w:rsidRPr="00C139B4" w:rsidRDefault="007E4E0C" w:rsidP="00021B63">
            <w:pPr>
              <w:pStyle w:val="TAC"/>
            </w:pPr>
            <w:r w:rsidRPr="00C139B4">
              <w:t>O</w:t>
            </w:r>
          </w:p>
        </w:tc>
        <w:tc>
          <w:tcPr>
            <w:tcW w:w="6520" w:type="dxa"/>
          </w:tcPr>
          <w:p w14:paraId="7A27F85F" w14:textId="77777777" w:rsidR="007E4E0C" w:rsidRPr="00C139B4" w:rsidRDefault="007E4E0C" w:rsidP="00021B63">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6A70523D" w14:textId="77777777" w:rsidR="007E4E0C" w:rsidRPr="00C139B4" w:rsidRDefault="007E4E0C" w:rsidP="00021B63">
            <w:pPr>
              <w:pStyle w:val="TAL"/>
            </w:pPr>
          </w:p>
          <w:p w14:paraId="720FE691"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670D44E8"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319586B"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7706FA75" w14:textId="77777777" w:rsidTr="00021B63">
        <w:trPr>
          <w:cantSplit/>
          <w:jc w:val="center"/>
        </w:trPr>
        <w:tc>
          <w:tcPr>
            <w:tcW w:w="993" w:type="dxa"/>
          </w:tcPr>
          <w:p w14:paraId="0592A909" w14:textId="77777777" w:rsidR="007E4E0C" w:rsidRPr="00C139B4" w:rsidRDefault="007E4E0C" w:rsidP="00021B63">
            <w:pPr>
              <w:pStyle w:val="TAC"/>
            </w:pPr>
            <w:r w:rsidRPr="00C139B4">
              <w:t>9</w:t>
            </w:r>
          </w:p>
        </w:tc>
        <w:tc>
          <w:tcPr>
            <w:tcW w:w="1063" w:type="dxa"/>
          </w:tcPr>
          <w:p w14:paraId="666B763D" w14:textId="77777777" w:rsidR="007E4E0C" w:rsidRPr="00C139B4" w:rsidRDefault="007E4E0C" w:rsidP="00021B63">
            <w:pPr>
              <w:pStyle w:val="TAL"/>
            </w:pPr>
            <w:r w:rsidRPr="00C139B4">
              <w:t>RegSub</w:t>
            </w:r>
          </w:p>
        </w:tc>
        <w:tc>
          <w:tcPr>
            <w:tcW w:w="639" w:type="dxa"/>
          </w:tcPr>
          <w:p w14:paraId="43A3F64D" w14:textId="77777777" w:rsidR="007E4E0C" w:rsidRPr="00C139B4" w:rsidRDefault="007E4E0C" w:rsidP="00021B63">
            <w:pPr>
              <w:pStyle w:val="TAC"/>
            </w:pPr>
            <w:r w:rsidRPr="00C139B4">
              <w:t>O</w:t>
            </w:r>
          </w:p>
        </w:tc>
        <w:tc>
          <w:tcPr>
            <w:tcW w:w="6520" w:type="dxa"/>
          </w:tcPr>
          <w:p w14:paraId="042CB048" w14:textId="77777777" w:rsidR="007E4E0C" w:rsidRPr="00C139B4" w:rsidRDefault="007E4E0C" w:rsidP="00021B63">
            <w:pPr>
              <w:pStyle w:val="TAL"/>
            </w:pPr>
            <w:r w:rsidRPr="00677A08">
              <w:t>Regional Subscription</w:t>
            </w:r>
          </w:p>
          <w:p w14:paraId="4173787F" w14:textId="77777777" w:rsidR="007E4E0C" w:rsidRPr="00C139B4" w:rsidRDefault="007E4E0C" w:rsidP="00021B63">
            <w:pPr>
              <w:pStyle w:val="TAL"/>
            </w:pPr>
          </w:p>
          <w:p w14:paraId="05E27EC6" w14:textId="77777777" w:rsidR="007E4E0C" w:rsidRPr="00C139B4" w:rsidRDefault="007E4E0C" w:rsidP="00021B63">
            <w:pPr>
              <w:pStyle w:val="TAL"/>
            </w:pPr>
            <w:r w:rsidRPr="00C139B4">
              <w:t>This feature is applicable for the ULR/ULA, IDR/IDA and DSR/DSA command pairs.</w:t>
            </w:r>
          </w:p>
          <w:p w14:paraId="5D263537" w14:textId="77777777" w:rsidR="007E4E0C" w:rsidRPr="00C139B4" w:rsidRDefault="007E4E0C" w:rsidP="00021B63">
            <w:pPr>
              <w:pStyle w:val="TAL"/>
            </w:pPr>
            <w:r w:rsidRPr="00C139B4">
              <w:t>If the MME or SGSN does not support this feature, the HSS shall not send Regional Subscription Zone Codes to the MME or SGSN within ULA. Instead the HSS may reject location update.</w:t>
            </w:r>
          </w:p>
          <w:p w14:paraId="1DD45D2B" w14:textId="77777777" w:rsidR="007E4E0C" w:rsidRPr="00C139B4" w:rsidRDefault="007E4E0C" w:rsidP="00021B63">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7E4E0C" w:rsidRPr="00C139B4" w14:paraId="433B5C0A" w14:textId="77777777" w:rsidTr="00021B63">
        <w:trPr>
          <w:cantSplit/>
          <w:jc w:val="center"/>
        </w:trPr>
        <w:tc>
          <w:tcPr>
            <w:tcW w:w="993" w:type="dxa"/>
          </w:tcPr>
          <w:p w14:paraId="61C3516A" w14:textId="77777777" w:rsidR="007E4E0C" w:rsidRPr="00C139B4" w:rsidRDefault="007E4E0C" w:rsidP="00021B63">
            <w:pPr>
              <w:pStyle w:val="TAC"/>
            </w:pPr>
            <w:r w:rsidRPr="00C139B4">
              <w:t>10</w:t>
            </w:r>
          </w:p>
        </w:tc>
        <w:tc>
          <w:tcPr>
            <w:tcW w:w="1063" w:type="dxa"/>
          </w:tcPr>
          <w:p w14:paraId="1D17338A" w14:textId="77777777" w:rsidR="007E4E0C" w:rsidRPr="00C139B4" w:rsidRDefault="007E4E0C" w:rsidP="00021B63">
            <w:pPr>
              <w:pStyle w:val="TAL"/>
            </w:pPr>
            <w:r w:rsidRPr="00C139B4">
              <w:rPr>
                <w:rFonts w:hint="eastAsia"/>
              </w:rPr>
              <w:t>Trace</w:t>
            </w:r>
          </w:p>
        </w:tc>
        <w:tc>
          <w:tcPr>
            <w:tcW w:w="639" w:type="dxa"/>
          </w:tcPr>
          <w:p w14:paraId="1E20FB6B" w14:textId="77777777" w:rsidR="007E4E0C" w:rsidRPr="00C139B4" w:rsidRDefault="007E4E0C" w:rsidP="00021B63">
            <w:pPr>
              <w:pStyle w:val="TAC"/>
            </w:pPr>
            <w:r w:rsidRPr="00C139B4">
              <w:t>O</w:t>
            </w:r>
          </w:p>
        </w:tc>
        <w:tc>
          <w:tcPr>
            <w:tcW w:w="6520" w:type="dxa"/>
          </w:tcPr>
          <w:p w14:paraId="7259F9E1" w14:textId="77777777" w:rsidR="007E4E0C" w:rsidRPr="00C139B4" w:rsidRDefault="007E4E0C" w:rsidP="00021B63">
            <w:pPr>
              <w:pStyle w:val="TAL"/>
            </w:pPr>
            <w:r w:rsidRPr="00677A08">
              <w:rPr>
                <w:rFonts w:hint="eastAsia"/>
              </w:rPr>
              <w:t>Trace Function</w:t>
            </w:r>
          </w:p>
          <w:p w14:paraId="00D42DEB" w14:textId="77777777" w:rsidR="007E4E0C" w:rsidRPr="00C139B4" w:rsidRDefault="007E4E0C" w:rsidP="00021B63">
            <w:pPr>
              <w:pStyle w:val="TAL"/>
            </w:pPr>
          </w:p>
          <w:p w14:paraId="66F2498A" w14:textId="77777777" w:rsidR="007E4E0C" w:rsidRPr="00C139B4" w:rsidRDefault="007E4E0C" w:rsidP="00021B63">
            <w:pPr>
              <w:pStyle w:val="TAL"/>
            </w:pPr>
            <w:r w:rsidRPr="00C139B4">
              <w:t>This feature is applicable for the ULR/ULA, IDR/IDA and DSR/DSA command pairs.</w:t>
            </w:r>
          </w:p>
          <w:p w14:paraId="77FC23AC" w14:textId="77777777" w:rsidR="007E4E0C" w:rsidRPr="00C139B4" w:rsidRDefault="007E4E0C" w:rsidP="00021B63">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1EF18269" w14:textId="77777777" w:rsidR="007E4E0C" w:rsidRPr="00C139B4" w:rsidRDefault="007E4E0C" w:rsidP="00021B63">
            <w:pPr>
              <w:pStyle w:val="TAL"/>
            </w:pPr>
          </w:p>
          <w:p w14:paraId="3224B29D" w14:textId="77777777" w:rsidR="007E4E0C" w:rsidRPr="00C139B4" w:rsidRDefault="007E4E0C" w:rsidP="00021B63">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44E4FAEA" w14:textId="77777777" w:rsidR="007E4E0C" w:rsidRPr="00C139B4" w:rsidRDefault="007E4E0C" w:rsidP="00021B63">
            <w:pPr>
              <w:pStyle w:val="TAL"/>
            </w:pPr>
          </w:p>
          <w:p w14:paraId="1F7AC098" w14:textId="77777777" w:rsidR="007E4E0C" w:rsidRPr="00C139B4" w:rsidRDefault="007E4E0C" w:rsidP="00021B63">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7E4E0C" w:rsidRPr="00C139B4" w14:paraId="11A6DF23" w14:textId="77777777" w:rsidTr="00021B63">
        <w:trPr>
          <w:cantSplit/>
          <w:jc w:val="center"/>
        </w:trPr>
        <w:tc>
          <w:tcPr>
            <w:tcW w:w="993" w:type="dxa"/>
          </w:tcPr>
          <w:p w14:paraId="5746B6C9" w14:textId="77777777" w:rsidR="007E4E0C" w:rsidRPr="00C139B4" w:rsidRDefault="007E4E0C" w:rsidP="00021B63">
            <w:pPr>
              <w:pStyle w:val="TAC"/>
              <w:rPr>
                <w:lang w:eastAsia="zh-CN"/>
              </w:rPr>
            </w:pPr>
            <w:r w:rsidRPr="00C139B4">
              <w:rPr>
                <w:lang w:eastAsia="zh-CN"/>
              </w:rPr>
              <w:t>11</w:t>
            </w:r>
          </w:p>
        </w:tc>
        <w:tc>
          <w:tcPr>
            <w:tcW w:w="1063" w:type="dxa"/>
          </w:tcPr>
          <w:p w14:paraId="4EDF1DFA" w14:textId="77777777" w:rsidR="007E4E0C" w:rsidRPr="00C139B4" w:rsidRDefault="007E4E0C" w:rsidP="00021B63">
            <w:pPr>
              <w:pStyle w:val="TAL"/>
              <w:rPr>
                <w:lang w:eastAsia="zh-CN"/>
              </w:rPr>
            </w:pPr>
            <w:r w:rsidRPr="00C139B4">
              <w:rPr>
                <w:rFonts w:hint="eastAsia"/>
                <w:lang w:eastAsia="zh-CN"/>
              </w:rPr>
              <w:t>LCS-all-PrivExcep</w:t>
            </w:r>
          </w:p>
          <w:p w14:paraId="608DDB4E" w14:textId="77777777" w:rsidR="007E4E0C" w:rsidRPr="00C139B4" w:rsidRDefault="007E4E0C" w:rsidP="00021B63">
            <w:pPr>
              <w:pStyle w:val="TAL"/>
              <w:rPr>
                <w:lang w:eastAsia="zh-CN"/>
              </w:rPr>
            </w:pPr>
            <w:r w:rsidRPr="00C139B4">
              <w:rPr>
                <w:sz w:val="16"/>
              </w:rPr>
              <w:t>(NOTE 1)</w:t>
            </w:r>
          </w:p>
        </w:tc>
        <w:tc>
          <w:tcPr>
            <w:tcW w:w="639" w:type="dxa"/>
          </w:tcPr>
          <w:p w14:paraId="3D233739"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0B0A512A" w14:textId="77777777" w:rsidR="007E4E0C" w:rsidRPr="00C139B4" w:rsidRDefault="007E4E0C" w:rsidP="00021B63">
            <w:pPr>
              <w:pStyle w:val="TAL"/>
            </w:pPr>
            <w:r w:rsidRPr="00677A08">
              <w:rPr>
                <w:rFonts w:hint="eastAsia"/>
              </w:rPr>
              <w:t>A</w:t>
            </w:r>
            <w:r w:rsidRPr="00677A08">
              <w:t>ll LCS Privacy Exception Classes</w:t>
            </w:r>
          </w:p>
          <w:p w14:paraId="25D8685D" w14:textId="77777777" w:rsidR="007E4E0C" w:rsidRPr="00C139B4" w:rsidRDefault="007E4E0C" w:rsidP="00021B63">
            <w:pPr>
              <w:pStyle w:val="TAL"/>
            </w:pPr>
          </w:p>
          <w:p w14:paraId="7A2882C9" w14:textId="77777777" w:rsidR="007E4E0C" w:rsidRPr="00C139B4" w:rsidRDefault="007E4E0C" w:rsidP="00021B63">
            <w:pPr>
              <w:pStyle w:val="TAL"/>
              <w:rPr>
                <w:lang w:eastAsia="zh-CN"/>
              </w:rPr>
            </w:pPr>
            <w:r w:rsidRPr="00677A08">
              <w:t>This feature is applicable for the ULR/ULA and IDR/IDA command pairs over the S6d interface, when the SGSN supports MAP based Lg interface.</w:t>
            </w:r>
          </w:p>
          <w:p w14:paraId="7F2E5266"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F1C1D26" w14:textId="77777777" w:rsidR="007E4E0C" w:rsidRPr="00C139B4" w:rsidRDefault="007E4E0C" w:rsidP="00021B63">
            <w:pPr>
              <w:pStyle w:val="TAL"/>
              <w:rPr>
                <w:lang w:eastAsia="zh-CN"/>
              </w:rPr>
            </w:pPr>
          </w:p>
          <w:p w14:paraId="64970BA7"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2DAE1376" w14:textId="77777777" w:rsidTr="00021B63">
        <w:trPr>
          <w:cantSplit/>
          <w:jc w:val="center"/>
        </w:trPr>
        <w:tc>
          <w:tcPr>
            <w:tcW w:w="993" w:type="dxa"/>
          </w:tcPr>
          <w:p w14:paraId="49CAF08B" w14:textId="77777777" w:rsidR="007E4E0C" w:rsidRPr="00C139B4" w:rsidRDefault="007E4E0C" w:rsidP="00021B63">
            <w:pPr>
              <w:pStyle w:val="TAC"/>
              <w:rPr>
                <w:lang w:eastAsia="zh-CN"/>
              </w:rPr>
            </w:pPr>
            <w:r w:rsidRPr="00C139B4">
              <w:rPr>
                <w:lang w:eastAsia="zh-CN"/>
              </w:rPr>
              <w:lastRenderedPageBreak/>
              <w:t>12</w:t>
            </w:r>
          </w:p>
        </w:tc>
        <w:tc>
          <w:tcPr>
            <w:tcW w:w="1063" w:type="dxa"/>
          </w:tcPr>
          <w:p w14:paraId="097AF27F" w14:textId="77777777" w:rsidR="007E4E0C" w:rsidRPr="00C139B4" w:rsidRDefault="007E4E0C" w:rsidP="00021B63">
            <w:pPr>
              <w:pStyle w:val="TAL"/>
              <w:rPr>
                <w:lang w:eastAsia="zh-CN"/>
              </w:rPr>
            </w:pPr>
            <w:r w:rsidRPr="00C139B4">
              <w:rPr>
                <w:rFonts w:hint="eastAsia"/>
                <w:lang w:eastAsia="zh-CN"/>
              </w:rPr>
              <w:t>LCS-Universal</w:t>
            </w:r>
          </w:p>
          <w:p w14:paraId="4CB59820" w14:textId="77777777" w:rsidR="007E4E0C" w:rsidRPr="00C139B4" w:rsidRDefault="007E4E0C" w:rsidP="00021B63">
            <w:pPr>
              <w:pStyle w:val="TAL"/>
              <w:rPr>
                <w:lang w:eastAsia="zh-CN"/>
              </w:rPr>
            </w:pPr>
            <w:r w:rsidRPr="00C139B4">
              <w:rPr>
                <w:sz w:val="16"/>
              </w:rPr>
              <w:t>(NOTE 1)</w:t>
            </w:r>
          </w:p>
        </w:tc>
        <w:tc>
          <w:tcPr>
            <w:tcW w:w="639" w:type="dxa"/>
          </w:tcPr>
          <w:p w14:paraId="6D99E0FC"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435909D3" w14:textId="77777777" w:rsidR="007E4E0C" w:rsidRPr="00C139B4" w:rsidRDefault="007E4E0C" w:rsidP="00021B63">
            <w:pPr>
              <w:pStyle w:val="TAL"/>
              <w:rPr>
                <w:lang w:eastAsia="zh-CN"/>
              </w:rPr>
            </w:pPr>
            <w:r w:rsidRPr="00677A08">
              <w:rPr>
                <w:rFonts w:hint="eastAsia"/>
              </w:rPr>
              <w:t>A</w:t>
            </w:r>
            <w:r w:rsidRPr="00677A08">
              <w:t>llow location by any LCS client</w:t>
            </w:r>
          </w:p>
          <w:p w14:paraId="49DABB3E" w14:textId="77777777" w:rsidR="007E4E0C" w:rsidRPr="00C139B4" w:rsidRDefault="007E4E0C" w:rsidP="00021B63">
            <w:pPr>
              <w:pStyle w:val="TAL"/>
            </w:pPr>
          </w:p>
          <w:p w14:paraId="674E2053" w14:textId="77777777" w:rsidR="007E4E0C" w:rsidRPr="00C139B4" w:rsidRDefault="007E4E0C" w:rsidP="00021B63">
            <w:pPr>
              <w:pStyle w:val="TAL"/>
              <w:rPr>
                <w:lang w:eastAsia="zh-CN"/>
              </w:rPr>
            </w:pPr>
            <w:r w:rsidRPr="00677A08">
              <w:t>This feature is applicable for the ULR/ULA and IDR/IDA command pairs over the S6d interface, when the SGSN supports MAP based Lg interface.</w:t>
            </w:r>
          </w:p>
          <w:p w14:paraId="3B3AF216"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65F8FA" w14:textId="77777777" w:rsidR="007E4E0C" w:rsidRPr="00C139B4" w:rsidRDefault="007E4E0C" w:rsidP="00021B63">
            <w:pPr>
              <w:pStyle w:val="TAL"/>
              <w:rPr>
                <w:lang w:eastAsia="zh-CN"/>
              </w:rPr>
            </w:pPr>
          </w:p>
          <w:p w14:paraId="660D777E"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53E4DA31" w14:textId="77777777" w:rsidTr="00021B63">
        <w:trPr>
          <w:cantSplit/>
          <w:jc w:val="center"/>
        </w:trPr>
        <w:tc>
          <w:tcPr>
            <w:tcW w:w="993" w:type="dxa"/>
          </w:tcPr>
          <w:p w14:paraId="0A2D64EC" w14:textId="77777777" w:rsidR="007E4E0C" w:rsidRPr="00C139B4" w:rsidRDefault="007E4E0C" w:rsidP="00021B63">
            <w:pPr>
              <w:pStyle w:val="TAC"/>
              <w:rPr>
                <w:lang w:eastAsia="zh-CN"/>
              </w:rPr>
            </w:pPr>
            <w:r w:rsidRPr="00C139B4">
              <w:rPr>
                <w:lang w:eastAsia="zh-CN"/>
              </w:rPr>
              <w:t>13</w:t>
            </w:r>
          </w:p>
        </w:tc>
        <w:tc>
          <w:tcPr>
            <w:tcW w:w="1063" w:type="dxa"/>
          </w:tcPr>
          <w:p w14:paraId="0A85570D" w14:textId="77777777" w:rsidR="007E4E0C" w:rsidRPr="00C139B4" w:rsidRDefault="007E4E0C" w:rsidP="00021B63">
            <w:pPr>
              <w:pStyle w:val="TAL"/>
              <w:rPr>
                <w:lang w:eastAsia="zh-CN"/>
              </w:rPr>
            </w:pPr>
            <w:r w:rsidRPr="00C139B4">
              <w:rPr>
                <w:rFonts w:hint="eastAsia"/>
                <w:lang w:eastAsia="zh-CN"/>
              </w:rPr>
              <w:t>LCS-CallSessionRelated</w:t>
            </w:r>
          </w:p>
          <w:p w14:paraId="386952BB" w14:textId="77777777" w:rsidR="007E4E0C" w:rsidRPr="00C139B4" w:rsidRDefault="007E4E0C" w:rsidP="00021B63">
            <w:pPr>
              <w:pStyle w:val="TAL"/>
              <w:rPr>
                <w:lang w:eastAsia="zh-CN"/>
              </w:rPr>
            </w:pPr>
            <w:r w:rsidRPr="00C139B4">
              <w:rPr>
                <w:sz w:val="16"/>
              </w:rPr>
              <w:t>(NOTE 1)</w:t>
            </w:r>
          </w:p>
        </w:tc>
        <w:tc>
          <w:tcPr>
            <w:tcW w:w="639" w:type="dxa"/>
          </w:tcPr>
          <w:p w14:paraId="3B97B4F0"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46052F55" w14:textId="77777777" w:rsidR="007E4E0C" w:rsidRPr="00C139B4" w:rsidRDefault="007E4E0C" w:rsidP="00021B63">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FF5A90B" w14:textId="77777777" w:rsidR="007E4E0C" w:rsidRPr="00C139B4" w:rsidRDefault="007E4E0C" w:rsidP="00021B63">
            <w:pPr>
              <w:pStyle w:val="TAL"/>
            </w:pPr>
          </w:p>
          <w:p w14:paraId="1E62EAAF" w14:textId="77777777" w:rsidR="007E4E0C" w:rsidRPr="00C139B4" w:rsidRDefault="007E4E0C" w:rsidP="00021B63">
            <w:pPr>
              <w:pStyle w:val="TAL"/>
              <w:rPr>
                <w:lang w:eastAsia="zh-CN"/>
              </w:rPr>
            </w:pPr>
            <w:r w:rsidRPr="00677A08">
              <w:t>This feature is applicable for the ULR/ULA and IDR/IDA command pairs over the S6d interface, when the SGSN supports MAP based Lg interface.</w:t>
            </w:r>
          </w:p>
          <w:p w14:paraId="53D1ED53"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78A7A5F" w14:textId="77777777" w:rsidR="007E4E0C" w:rsidRPr="00C139B4" w:rsidRDefault="007E4E0C" w:rsidP="00021B63">
            <w:pPr>
              <w:pStyle w:val="TAL"/>
              <w:rPr>
                <w:lang w:eastAsia="zh-CN"/>
              </w:rPr>
            </w:pPr>
          </w:p>
          <w:p w14:paraId="56855398"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2A2659A8" w14:textId="77777777" w:rsidTr="00021B63">
        <w:trPr>
          <w:cantSplit/>
          <w:jc w:val="center"/>
        </w:trPr>
        <w:tc>
          <w:tcPr>
            <w:tcW w:w="993" w:type="dxa"/>
          </w:tcPr>
          <w:p w14:paraId="0D9359D4" w14:textId="77777777" w:rsidR="007E4E0C" w:rsidRPr="00C139B4" w:rsidRDefault="007E4E0C" w:rsidP="00021B63">
            <w:pPr>
              <w:pStyle w:val="TAC"/>
              <w:rPr>
                <w:lang w:eastAsia="zh-CN"/>
              </w:rPr>
            </w:pPr>
            <w:r w:rsidRPr="00C139B4">
              <w:rPr>
                <w:lang w:eastAsia="zh-CN"/>
              </w:rPr>
              <w:t>14</w:t>
            </w:r>
          </w:p>
        </w:tc>
        <w:tc>
          <w:tcPr>
            <w:tcW w:w="1063" w:type="dxa"/>
          </w:tcPr>
          <w:p w14:paraId="68E9CD31" w14:textId="77777777" w:rsidR="007E4E0C" w:rsidRPr="00C139B4" w:rsidRDefault="007E4E0C" w:rsidP="00021B63">
            <w:pPr>
              <w:pStyle w:val="TAL"/>
              <w:rPr>
                <w:lang w:eastAsia="zh-CN"/>
              </w:rPr>
            </w:pPr>
            <w:r w:rsidRPr="00C139B4">
              <w:rPr>
                <w:rFonts w:hint="eastAsia"/>
                <w:lang w:eastAsia="zh-CN"/>
              </w:rPr>
              <w:t>LCS-CallSessionUnrelated</w:t>
            </w:r>
          </w:p>
          <w:p w14:paraId="6C71ACF6" w14:textId="77777777" w:rsidR="007E4E0C" w:rsidRPr="00C139B4" w:rsidRDefault="007E4E0C" w:rsidP="00021B63">
            <w:pPr>
              <w:pStyle w:val="TAL"/>
              <w:rPr>
                <w:lang w:eastAsia="zh-CN"/>
              </w:rPr>
            </w:pPr>
            <w:r w:rsidRPr="00C139B4">
              <w:rPr>
                <w:sz w:val="16"/>
              </w:rPr>
              <w:t>(NOTE 1)</w:t>
            </w:r>
          </w:p>
        </w:tc>
        <w:tc>
          <w:tcPr>
            <w:tcW w:w="639" w:type="dxa"/>
          </w:tcPr>
          <w:p w14:paraId="6005433D"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44F16E53" w14:textId="77777777" w:rsidR="007E4E0C" w:rsidRPr="00C139B4" w:rsidRDefault="007E4E0C" w:rsidP="00021B63">
            <w:pPr>
              <w:pStyle w:val="TAL"/>
              <w:rPr>
                <w:lang w:eastAsia="zh-CN"/>
              </w:rPr>
            </w:pPr>
            <w:r w:rsidRPr="00677A08">
              <w:rPr>
                <w:rFonts w:hint="eastAsia"/>
              </w:rPr>
              <w:t>A</w:t>
            </w:r>
            <w:r w:rsidRPr="00677A08">
              <w:t>llow location by designated external value added LCS clients</w:t>
            </w:r>
          </w:p>
          <w:p w14:paraId="7D2246F5" w14:textId="77777777" w:rsidR="007E4E0C" w:rsidRPr="00C139B4" w:rsidRDefault="007E4E0C" w:rsidP="00021B63">
            <w:pPr>
              <w:pStyle w:val="TAL"/>
            </w:pPr>
          </w:p>
          <w:p w14:paraId="270918EB" w14:textId="77777777" w:rsidR="007E4E0C" w:rsidRPr="00C139B4" w:rsidRDefault="007E4E0C" w:rsidP="00021B63">
            <w:pPr>
              <w:pStyle w:val="TAL"/>
              <w:rPr>
                <w:lang w:eastAsia="zh-CN"/>
              </w:rPr>
            </w:pPr>
            <w:r w:rsidRPr="00677A08">
              <w:t>This feature is applicable for the ULR/ULA and IDR/IDA command pairs over the S6d interface, when the SGSN supports MAP based Lg interface.</w:t>
            </w:r>
          </w:p>
          <w:p w14:paraId="230DC936"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ECEE4A" w14:textId="77777777" w:rsidR="007E4E0C" w:rsidRPr="00C139B4" w:rsidRDefault="007E4E0C" w:rsidP="00021B63">
            <w:pPr>
              <w:pStyle w:val="TAL"/>
              <w:rPr>
                <w:lang w:eastAsia="zh-CN"/>
              </w:rPr>
            </w:pPr>
          </w:p>
          <w:p w14:paraId="367E6646"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380A4926" w14:textId="77777777" w:rsidTr="00021B63">
        <w:trPr>
          <w:cantSplit/>
          <w:jc w:val="center"/>
        </w:trPr>
        <w:tc>
          <w:tcPr>
            <w:tcW w:w="993" w:type="dxa"/>
          </w:tcPr>
          <w:p w14:paraId="1C4A4DC9" w14:textId="77777777" w:rsidR="007E4E0C" w:rsidRPr="00C139B4" w:rsidRDefault="007E4E0C" w:rsidP="00021B63">
            <w:pPr>
              <w:pStyle w:val="TAC"/>
              <w:rPr>
                <w:lang w:eastAsia="zh-CN"/>
              </w:rPr>
            </w:pPr>
            <w:r w:rsidRPr="00C139B4">
              <w:rPr>
                <w:lang w:eastAsia="zh-CN"/>
              </w:rPr>
              <w:t>15</w:t>
            </w:r>
          </w:p>
        </w:tc>
        <w:tc>
          <w:tcPr>
            <w:tcW w:w="1063" w:type="dxa"/>
          </w:tcPr>
          <w:p w14:paraId="6996E3FF" w14:textId="77777777" w:rsidR="007E4E0C" w:rsidRPr="00C139B4" w:rsidRDefault="007E4E0C" w:rsidP="00021B63">
            <w:pPr>
              <w:pStyle w:val="TAL"/>
              <w:rPr>
                <w:lang w:eastAsia="zh-CN"/>
              </w:rPr>
            </w:pPr>
            <w:r w:rsidRPr="00C139B4">
              <w:rPr>
                <w:rFonts w:hint="eastAsia"/>
                <w:lang w:eastAsia="zh-CN"/>
              </w:rPr>
              <w:t>LCS-PLMNOperator</w:t>
            </w:r>
          </w:p>
          <w:p w14:paraId="5CB58E84" w14:textId="77777777" w:rsidR="007E4E0C" w:rsidRPr="00C139B4" w:rsidRDefault="007E4E0C" w:rsidP="00021B63">
            <w:pPr>
              <w:pStyle w:val="TAL"/>
              <w:rPr>
                <w:lang w:eastAsia="zh-CN"/>
              </w:rPr>
            </w:pPr>
            <w:r w:rsidRPr="00C139B4">
              <w:rPr>
                <w:sz w:val="16"/>
              </w:rPr>
              <w:t>(NOTE 1)</w:t>
            </w:r>
          </w:p>
        </w:tc>
        <w:tc>
          <w:tcPr>
            <w:tcW w:w="639" w:type="dxa"/>
          </w:tcPr>
          <w:p w14:paraId="3C2958D6"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1941DF63" w14:textId="77777777" w:rsidR="007E4E0C" w:rsidRPr="00C139B4" w:rsidRDefault="007E4E0C" w:rsidP="00021B63">
            <w:pPr>
              <w:pStyle w:val="TAL"/>
              <w:rPr>
                <w:lang w:eastAsia="zh-CN"/>
              </w:rPr>
            </w:pPr>
            <w:r w:rsidRPr="00677A08">
              <w:rPr>
                <w:rFonts w:hint="eastAsia"/>
              </w:rPr>
              <w:t>A</w:t>
            </w:r>
            <w:r w:rsidRPr="00677A08">
              <w:t>llow location by designated PLMN operator LCS clients</w:t>
            </w:r>
          </w:p>
          <w:p w14:paraId="0F23A40C" w14:textId="77777777" w:rsidR="007E4E0C" w:rsidRPr="00C139B4" w:rsidRDefault="007E4E0C" w:rsidP="00021B63">
            <w:pPr>
              <w:pStyle w:val="TAL"/>
            </w:pPr>
          </w:p>
          <w:p w14:paraId="655913FC" w14:textId="77777777" w:rsidR="007E4E0C" w:rsidRPr="00C139B4" w:rsidRDefault="007E4E0C" w:rsidP="00021B63">
            <w:pPr>
              <w:pStyle w:val="TAL"/>
              <w:rPr>
                <w:lang w:eastAsia="zh-CN"/>
              </w:rPr>
            </w:pPr>
            <w:r w:rsidRPr="00677A08">
              <w:t>This feature is applicable for the ULR/ULA and IDR/IDA command pairs over the S6d interface, when the SGSN supports MAP based Lg interface.</w:t>
            </w:r>
          </w:p>
          <w:p w14:paraId="25608A28"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3A0F1AF" w14:textId="77777777" w:rsidR="007E4E0C" w:rsidRPr="00C139B4" w:rsidRDefault="007E4E0C" w:rsidP="00021B63">
            <w:pPr>
              <w:pStyle w:val="TAL"/>
              <w:rPr>
                <w:lang w:eastAsia="zh-CN"/>
              </w:rPr>
            </w:pPr>
          </w:p>
          <w:p w14:paraId="50646F2F"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51E79B40" w14:textId="77777777" w:rsidTr="00021B63">
        <w:trPr>
          <w:cantSplit/>
          <w:jc w:val="center"/>
        </w:trPr>
        <w:tc>
          <w:tcPr>
            <w:tcW w:w="993" w:type="dxa"/>
          </w:tcPr>
          <w:p w14:paraId="7DA4FFEE" w14:textId="77777777" w:rsidR="007E4E0C" w:rsidRPr="00C139B4" w:rsidRDefault="007E4E0C" w:rsidP="00021B63">
            <w:pPr>
              <w:pStyle w:val="TAC"/>
              <w:rPr>
                <w:lang w:eastAsia="zh-CN"/>
              </w:rPr>
            </w:pPr>
            <w:r w:rsidRPr="00C139B4">
              <w:rPr>
                <w:lang w:eastAsia="zh-CN"/>
              </w:rPr>
              <w:t>16</w:t>
            </w:r>
          </w:p>
        </w:tc>
        <w:tc>
          <w:tcPr>
            <w:tcW w:w="1063" w:type="dxa"/>
          </w:tcPr>
          <w:p w14:paraId="3DFB5874" w14:textId="77777777" w:rsidR="007E4E0C" w:rsidRPr="00C139B4" w:rsidRDefault="007E4E0C" w:rsidP="00021B63">
            <w:pPr>
              <w:pStyle w:val="TAL"/>
              <w:rPr>
                <w:lang w:eastAsia="zh-CN"/>
              </w:rPr>
            </w:pPr>
            <w:r w:rsidRPr="00C139B4">
              <w:rPr>
                <w:rFonts w:hint="eastAsia"/>
                <w:lang w:eastAsia="zh-CN"/>
              </w:rPr>
              <w:t>LCS-ServiceType</w:t>
            </w:r>
          </w:p>
          <w:p w14:paraId="6E7D31E1" w14:textId="77777777" w:rsidR="007E4E0C" w:rsidRPr="00C139B4" w:rsidRDefault="007E4E0C" w:rsidP="00021B63">
            <w:pPr>
              <w:pStyle w:val="TAL"/>
              <w:rPr>
                <w:lang w:eastAsia="zh-CN"/>
              </w:rPr>
            </w:pPr>
            <w:r w:rsidRPr="00C139B4">
              <w:rPr>
                <w:sz w:val="16"/>
              </w:rPr>
              <w:t>(NOTE 1)</w:t>
            </w:r>
          </w:p>
        </w:tc>
        <w:tc>
          <w:tcPr>
            <w:tcW w:w="639" w:type="dxa"/>
          </w:tcPr>
          <w:p w14:paraId="53EF797A"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25141729" w14:textId="77777777" w:rsidR="007E4E0C" w:rsidRPr="00C139B4" w:rsidRDefault="007E4E0C" w:rsidP="00021B63">
            <w:pPr>
              <w:pStyle w:val="TAL"/>
              <w:rPr>
                <w:lang w:eastAsia="zh-CN"/>
              </w:rPr>
            </w:pPr>
            <w:r w:rsidRPr="00677A08">
              <w:rPr>
                <w:rFonts w:hint="eastAsia"/>
              </w:rPr>
              <w:t>A</w:t>
            </w:r>
            <w:r w:rsidRPr="00677A08">
              <w:t>llow location by LCS clients of a designated LCS service type</w:t>
            </w:r>
          </w:p>
          <w:p w14:paraId="0EC95192" w14:textId="77777777" w:rsidR="007E4E0C" w:rsidRPr="00C139B4" w:rsidRDefault="007E4E0C" w:rsidP="00021B63">
            <w:pPr>
              <w:pStyle w:val="TAL"/>
            </w:pPr>
          </w:p>
          <w:p w14:paraId="5C4B0110" w14:textId="77777777" w:rsidR="007E4E0C" w:rsidRPr="00C139B4" w:rsidRDefault="007E4E0C" w:rsidP="00021B63">
            <w:pPr>
              <w:pStyle w:val="TAL"/>
              <w:rPr>
                <w:lang w:eastAsia="zh-CN"/>
              </w:rPr>
            </w:pPr>
            <w:r w:rsidRPr="00677A08">
              <w:t>This feature is applicable for the ULR/ULA and IDR/IDA command pairs over the S6d interface, when the SGSN supports MAP based Lg interface.</w:t>
            </w:r>
          </w:p>
          <w:p w14:paraId="4474B767"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CACB62C" w14:textId="77777777" w:rsidR="007E4E0C" w:rsidRPr="00C139B4" w:rsidRDefault="007E4E0C" w:rsidP="00021B63">
            <w:pPr>
              <w:pStyle w:val="TAL"/>
              <w:rPr>
                <w:lang w:eastAsia="zh-CN"/>
              </w:rPr>
            </w:pPr>
          </w:p>
          <w:p w14:paraId="18D581F7"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04E88E27" w14:textId="77777777" w:rsidTr="00021B63">
        <w:trPr>
          <w:cantSplit/>
          <w:jc w:val="center"/>
        </w:trPr>
        <w:tc>
          <w:tcPr>
            <w:tcW w:w="993" w:type="dxa"/>
          </w:tcPr>
          <w:p w14:paraId="3D3BBAC5" w14:textId="77777777" w:rsidR="007E4E0C" w:rsidRPr="00C139B4" w:rsidRDefault="007E4E0C" w:rsidP="00021B63">
            <w:pPr>
              <w:pStyle w:val="TAC"/>
              <w:rPr>
                <w:lang w:eastAsia="zh-CN"/>
              </w:rPr>
            </w:pPr>
            <w:r w:rsidRPr="00C139B4">
              <w:rPr>
                <w:lang w:eastAsia="zh-CN"/>
              </w:rPr>
              <w:t>17</w:t>
            </w:r>
          </w:p>
        </w:tc>
        <w:tc>
          <w:tcPr>
            <w:tcW w:w="1063" w:type="dxa"/>
          </w:tcPr>
          <w:p w14:paraId="3778ED36" w14:textId="77777777" w:rsidR="007E4E0C" w:rsidRPr="00C139B4" w:rsidRDefault="007E4E0C" w:rsidP="00021B63">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3530FBB2" w14:textId="77777777" w:rsidR="007E4E0C" w:rsidRPr="00C139B4" w:rsidRDefault="007E4E0C" w:rsidP="00021B63">
            <w:pPr>
              <w:pStyle w:val="TAL"/>
              <w:rPr>
                <w:lang w:eastAsia="zh-CN"/>
              </w:rPr>
            </w:pPr>
            <w:r w:rsidRPr="00C139B4">
              <w:rPr>
                <w:sz w:val="16"/>
              </w:rPr>
              <w:t>(NOTE 1)</w:t>
            </w:r>
          </w:p>
        </w:tc>
        <w:tc>
          <w:tcPr>
            <w:tcW w:w="639" w:type="dxa"/>
          </w:tcPr>
          <w:p w14:paraId="3334B5A7"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0829A748" w14:textId="77777777" w:rsidR="007E4E0C" w:rsidRPr="00C139B4" w:rsidRDefault="007E4E0C" w:rsidP="00021B63">
            <w:pPr>
              <w:pStyle w:val="TAL"/>
              <w:rPr>
                <w:lang w:eastAsia="zh-CN"/>
              </w:rPr>
            </w:pPr>
            <w:r w:rsidRPr="00677A08">
              <w:rPr>
                <w:rFonts w:hint="eastAsia"/>
              </w:rPr>
              <w:t>A</w:t>
            </w:r>
            <w:r w:rsidRPr="00677A08">
              <w:t>ll Mobile Originating Location Request Classes</w:t>
            </w:r>
          </w:p>
          <w:p w14:paraId="41031FF1" w14:textId="77777777" w:rsidR="007E4E0C" w:rsidRPr="00C139B4" w:rsidRDefault="007E4E0C" w:rsidP="00021B63">
            <w:pPr>
              <w:pStyle w:val="TAL"/>
            </w:pPr>
          </w:p>
          <w:p w14:paraId="2FED2F87" w14:textId="77777777" w:rsidR="007E4E0C" w:rsidRPr="00C139B4" w:rsidRDefault="007E4E0C" w:rsidP="00021B63">
            <w:pPr>
              <w:pStyle w:val="TAL"/>
              <w:rPr>
                <w:lang w:eastAsia="zh-CN"/>
              </w:rPr>
            </w:pPr>
            <w:r w:rsidRPr="00677A08">
              <w:t>This feature is applicable for the ULR/ULA and IDR/IDA command pairs.</w:t>
            </w:r>
          </w:p>
          <w:p w14:paraId="394512C1" w14:textId="77777777" w:rsidR="007E4E0C" w:rsidRPr="00C139B4" w:rsidRDefault="007E4E0C" w:rsidP="00021B63">
            <w:pPr>
              <w:pStyle w:val="TAL"/>
              <w:rPr>
                <w:lang w:eastAsia="zh-CN"/>
              </w:rPr>
            </w:pPr>
            <w:r w:rsidRPr="00677A08">
              <w:t>Over S6d interface, this feature is applicable when the SGSN supports MAP based Lg interface.</w:t>
            </w:r>
          </w:p>
          <w:p w14:paraId="29ED3F3F" w14:textId="77777777" w:rsidR="007E4E0C" w:rsidRPr="00C139B4" w:rsidRDefault="007E4E0C" w:rsidP="00021B63">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0DA01228" w14:textId="77777777" w:rsidR="007E4E0C" w:rsidRPr="00C139B4" w:rsidRDefault="007E4E0C" w:rsidP="00021B63">
            <w:pPr>
              <w:pStyle w:val="TAL"/>
              <w:rPr>
                <w:lang w:eastAsia="zh-CN"/>
              </w:rPr>
            </w:pPr>
          </w:p>
          <w:p w14:paraId="50E539D5"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E4E0C" w:rsidRPr="00C139B4" w14:paraId="61E7B503" w14:textId="77777777" w:rsidTr="00021B63">
        <w:trPr>
          <w:cantSplit/>
          <w:jc w:val="center"/>
        </w:trPr>
        <w:tc>
          <w:tcPr>
            <w:tcW w:w="993" w:type="dxa"/>
          </w:tcPr>
          <w:p w14:paraId="68A2259D" w14:textId="77777777" w:rsidR="007E4E0C" w:rsidRPr="00C139B4" w:rsidRDefault="007E4E0C" w:rsidP="00021B63">
            <w:pPr>
              <w:pStyle w:val="TAC"/>
              <w:rPr>
                <w:lang w:eastAsia="zh-CN"/>
              </w:rPr>
            </w:pPr>
            <w:r w:rsidRPr="00C139B4">
              <w:rPr>
                <w:lang w:eastAsia="zh-CN"/>
              </w:rPr>
              <w:lastRenderedPageBreak/>
              <w:t>18</w:t>
            </w:r>
          </w:p>
        </w:tc>
        <w:tc>
          <w:tcPr>
            <w:tcW w:w="1063" w:type="dxa"/>
          </w:tcPr>
          <w:p w14:paraId="2F89E1C3" w14:textId="77777777" w:rsidR="007E4E0C" w:rsidRPr="00C139B4" w:rsidRDefault="007E4E0C" w:rsidP="00021B63">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57A6B4A1" w14:textId="77777777" w:rsidR="007E4E0C" w:rsidRPr="00C139B4" w:rsidRDefault="007E4E0C" w:rsidP="00021B63">
            <w:pPr>
              <w:pStyle w:val="TAL"/>
              <w:rPr>
                <w:lang w:eastAsia="zh-CN"/>
              </w:rPr>
            </w:pPr>
            <w:r w:rsidRPr="00677A08">
              <w:t>(NOTE 1)</w:t>
            </w:r>
          </w:p>
        </w:tc>
        <w:tc>
          <w:tcPr>
            <w:tcW w:w="639" w:type="dxa"/>
          </w:tcPr>
          <w:p w14:paraId="316C6692"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26A7BFF7" w14:textId="77777777" w:rsidR="007E4E0C" w:rsidRPr="00C139B4" w:rsidRDefault="007E4E0C" w:rsidP="00021B63">
            <w:pPr>
              <w:pStyle w:val="TAL"/>
              <w:rPr>
                <w:lang w:eastAsia="zh-CN"/>
              </w:rPr>
            </w:pPr>
            <w:r w:rsidRPr="00677A08">
              <w:rPr>
                <w:rFonts w:hint="eastAsia"/>
              </w:rPr>
              <w:t>A</w:t>
            </w:r>
            <w:r w:rsidRPr="00677A08">
              <w:t>llow an MS to request its own location</w:t>
            </w:r>
          </w:p>
          <w:p w14:paraId="0C7C20CE" w14:textId="77777777" w:rsidR="007E4E0C" w:rsidRPr="00C139B4" w:rsidRDefault="007E4E0C" w:rsidP="00021B63">
            <w:pPr>
              <w:pStyle w:val="TAL"/>
            </w:pPr>
          </w:p>
          <w:p w14:paraId="1103298C" w14:textId="77777777" w:rsidR="007E4E0C" w:rsidRPr="00C139B4" w:rsidRDefault="007E4E0C" w:rsidP="00021B63">
            <w:pPr>
              <w:pStyle w:val="TAL"/>
              <w:rPr>
                <w:lang w:eastAsia="zh-CN"/>
              </w:rPr>
            </w:pPr>
            <w:r w:rsidRPr="00677A08">
              <w:t>This feature is applicable for the ULR/ULA and IDR/IDA command pairs.</w:t>
            </w:r>
          </w:p>
          <w:p w14:paraId="415DA7DE" w14:textId="77777777" w:rsidR="007E4E0C" w:rsidRPr="00C139B4" w:rsidRDefault="007E4E0C" w:rsidP="00021B63">
            <w:pPr>
              <w:pStyle w:val="TAL"/>
              <w:rPr>
                <w:lang w:eastAsia="zh-CN"/>
              </w:rPr>
            </w:pPr>
            <w:r w:rsidRPr="00677A08">
              <w:t>Over S6d interface, this feature is applicable when the SGSN supports MAP based Lg interface.</w:t>
            </w:r>
          </w:p>
          <w:p w14:paraId="40FDB87B" w14:textId="77777777" w:rsidR="007E4E0C" w:rsidRPr="00C139B4" w:rsidRDefault="007E4E0C" w:rsidP="00021B63">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609B0F70" w14:textId="77777777" w:rsidR="007E4E0C" w:rsidRPr="00C139B4" w:rsidRDefault="007E4E0C" w:rsidP="00021B63">
            <w:pPr>
              <w:pStyle w:val="TAL"/>
              <w:rPr>
                <w:lang w:eastAsia="zh-CN"/>
              </w:rPr>
            </w:pPr>
          </w:p>
          <w:p w14:paraId="37AC23D7"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E4E0C" w:rsidRPr="00C139B4" w14:paraId="30306E36" w14:textId="77777777" w:rsidTr="00021B63">
        <w:trPr>
          <w:cantSplit/>
          <w:jc w:val="center"/>
        </w:trPr>
        <w:tc>
          <w:tcPr>
            <w:tcW w:w="993" w:type="dxa"/>
          </w:tcPr>
          <w:p w14:paraId="11181FFD" w14:textId="77777777" w:rsidR="007E4E0C" w:rsidRPr="00C139B4" w:rsidRDefault="007E4E0C" w:rsidP="00021B63">
            <w:pPr>
              <w:pStyle w:val="TAC"/>
              <w:rPr>
                <w:lang w:eastAsia="zh-CN"/>
              </w:rPr>
            </w:pPr>
            <w:r w:rsidRPr="00C139B4">
              <w:rPr>
                <w:lang w:eastAsia="zh-CN"/>
              </w:rPr>
              <w:t>19</w:t>
            </w:r>
          </w:p>
        </w:tc>
        <w:tc>
          <w:tcPr>
            <w:tcW w:w="1063" w:type="dxa"/>
          </w:tcPr>
          <w:p w14:paraId="658FF5F7" w14:textId="77777777" w:rsidR="007E4E0C" w:rsidRPr="00C139B4" w:rsidRDefault="007E4E0C" w:rsidP="00021B63">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5EDBE264" w14:textId="77777777" w:rsidR="007E4E0C" w:rsidRPr="00C139B4" w:rsidRDefault="007E4E0C" w:rsidP="00021B63">
            <w:pPr>
              <w:pStyle w:val="TAL"/>
            </w:pPr>
            <w:r w:rsidRPr="00677A08">
              <w:t>(NOTE 1)</w:t>
            </w:r>
          </w:p>
        </w:tc>
        <w:tc>
          <w:tcPr>
            <w:tcW w:w="639" w:type="dxa"/>
          </w:tcPr>
          <w:p w14:paraId="3488F21E"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04BD2FEF" w14:textId="77777777" w:rsidR="007E4E0C" w:rsidRPr="00C139B4" w:rsidRDefault="007E4E0C" w:rsidP="00021B63">
            <w:pPr>
              <w:pStyle w:val="TAL"/>
              <w:rPr>
                <w:lang w:eastAsia="zh-CN"/>
              </w:rPr>
            </w:pPr>
            <w:r w:rsidRPr="00677A08">
              <w:rPr>
                <w:rFonts w:hint="eastAsia"/>
              </w:rPr>
              <w:t>A</w:t>
            </w:r>
            <w:r w:rsidRPr="00677A08">
              <w:t>llow an MS to perform self location without interaction with the PLMN</w:t>
            </w:r>
          </w:p>
          <w:p w14:paraId="68E49ECA" w14:textId="77777777" w:rsidR="007E4E0C" w:rsidRPr="00C139B4" w:rsidRDefault="007E4E0C" w:rsidP="00021B63">
            <w:pPr>
              <w:pStyle w:val="TAL"/>
            </w:pPr>
          </w:p>
          <w:p w14:paraId="25ACA9B7" w14:textId="77777777" w:rsidR="007E4E0C" w:rsidRPr="00C139B4" w:rsidRDefault="007E4E0C" w:rsidP="00021B63">
            <w:pPr>
              <w:pStyle w:val="TAL"/>
              <w:rPr>
                <w:lang w:eastAsia="zh-CN"/>
              </w:rPr>
            </w:pPr>
            <w:r w:rsidRPr="00677A08">
              <w:t>This feature is applicable for the ULR/ULA and IDR/IDA command pairs.</w:t>
            </w:r>
          </w:p>
          <w:p w14:paraId="6BF78E65" w14:textId="77777777" w:rsidR="007E4E0C" w:rsidRPr="00C139B4" w:rsidRDefault="007E4E0C" w:rsidP="00021B63">
            <w:pPr>
              <w:pStyle w:val="TAL"/>
              <w:rPr>
                <w:lang w:eastAsia="zh-CN"/>
              </w:rPr>
            </w:pPr>
            <w:r w:rsidRPr="00677A08">
              <w:t>Over S6d interface, this feature is applicable when the SGSN supports MAP based Lg interface.</w:t>
            </w:r>
          </w:p>
          <w:p w14:paraId="131EAC62" w14:textId="77777777" w:rsidR="007E4E0C" w:rsidRPr="00C139B4" w:rsidRDefault="007E4E0C" w:rsidP="00021B63">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1AC7F077" w14:textId="77777777" w:rsidR="007E4E0C" w:rsidRPr="00C139B4" w:rsidRDefault="007E4E0C" w:rsidP="00021B63">
            <w:pPr>
              <w:pStyle w:val="TAL"/>
              <w:rPr>
                <w:lang w:eastAsia="zh-CN"/>
              </w:rPr>
            </w:pPr>
          </w:p>
          <w:p w14:paraId="0360B5F0"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E4E0C" w:rsidRPr="00C139B4" w14:paraId="7F4BD547" w14:textId="77777777" w:rsidTr="00021B63">
        <w:trPr>
          <w:cantSplit/>
          <w:jc w:val="center"/>
        </w:trPr>
        <w:tc>
          <w:tcPr>
            <w:tcW w:w="993" w:type="dxa"/>
          </w:tcPr>
          <w:p w14:paraId="4D00E608" w14:textId="77777777" w:rsidR="007E4E0C" w:rsidRPr="00C139B4" w:rsidRDefault="007E4E0C" w:rsidP="00021B63">
            <w:pPr>
              <w:pStyle w:val="TAC"/>
              <w:rPr>
                <w:lang w:eastAsia="zh-CN"/>
              </w:rPr>
            </w:pPr>
            <w:r w:rsidRPr="00C139B4">
              <w:rPr>
                <w:lang w:eastAsia="zh-CN"/>
              </w:rPr>
              <w:t>20</w:t>
            </w:r>
          </w:p>
        </w:tc>
        <w:tc>
          <w:tcPr>
            <w:tcW w:w="1063" w:type="dxa"/>
          </w:tcPr>
          <w:p w14:paraId="3685A7A2" w14:textId="77777777" w:rsidR="007E4E0C" w:rsidRPr="00C139B4" w:rsidRDefault="007E4E0C" w:rsidP="00021B63">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407CCCD1"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0ECA3509" w14:textId="77777777" w:rsidR="007E4E0C" w:rsidRPr="00C139B4" w:rsidRDefault="007E4E0C" w:rsidP="00021B63">
            <w:pPr>
              <w:pStyle w:val="TAL"/>
              <w:rPr>
                <w:lang w:eastAsia="zh-CN"/>
              </w:rPr>
            </w:pPr>
            <w:r w:rsidRPr="00677A08">
              <w:rPr>
                <w:rFonts w:hint="eastAsia"/>
              </w:rPr>
              <w:t>A</w:t>
            </w:r>
            <w:r w:rsidRPr="00677A08">
              <w:t>llow an MS to request transfer of its location to another LCS client</w:t>
            </w:r>
          </w:p>
          <w:p w14:paraId="7E615C34" w14:textId="77777777" w:rsidR="007E4E0C" w:rsidRPr="00C139B4" w:rsidRDefault="007E4E0C" w:rsidP="00021B63">
            <w:pPr>
              <w:pStyle w:val="TAL"/>
            </w:pPr>
          </w:p>
          <w:p w14:paraId="781B3118" w14:textId="77777777" w:rsidR="007E4E0C" w:rsidRPr="00C139B4" w:rsidRDefault="007E4E0C" w:rsidP="00021B63">
            <w:pPr>
              <w:pStyle w:val="TAL"/>
              <w:rPr>
                <w:lang w:eastAsia="zh-CN"/>
              </w:rPr>
            </w:pPr>
            <w:r w:rsidRPr="00677A08">
              <w:t>This feature is applicable for the ULR/ULA and IDR/IDA command pairs.</w:t>
            </w:r>
          </w:p>
          <w:p w14:paraId="46376FD0" w14:textId="77777777" w:rsidR="007E4E0C" w:rsidRPr="00C139B4" w:rsidRDefault="007E4E0C" w:rsidP="00021B63">
            <w:pPr>
              <w:pStyle w:val="TAL"/>
              <w:rPr>
                <w:lang w:eastAsia="zh-CN"/>
              </w:rPr>
            </w:pPr>
            <w:r w:rsidRPr="00677A08">
              <w:t>Over S6d interface, this feature is applicable when the SGSN supports MAP based Lg interface.</w:t>
            </w:r>
          </w:p>
          <w:p w14:paraId="57C94F69" w14:textId="77777777" w:rsidR="007E4E0C" w:rsidRPr="00C139B4" w:rsidRDefault="007E4E0C" w:rsidP="00021B63">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60F8489B" w14:textId="77777777" w:rsidR="007E4E0C" w:rsidRPr="00C139B4" w:rsidRDefault="007E4E0C" w:rsidP="00021B63">
            <w:pPr>
              <w:pStyle w:val="TAL"/>
              <w:rPr>
                <w:lang w:eastAsia="zh-CN"/>
              </w:rPr>
            </w:pPr>
          </w:p>
          <w:p w14:paraId="30065DDE"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E4E0C" w:rsidRPr="00C139B4" w14:paraId="099EA74D" w14:textId="77777777" w:rsidTr="00021B63">
        <w:trPr>
          <w:cantSplit/>
          <w:jc w:val="center"/>
        </w:trPr>
        <w:tc>
          <w:tcPr>
            <w:tcW w:w="993" w:type="dxa"/>
          </w:tcPr>
          <w:p w14:paraId="1B41F783" w14:textId="77777777" w:rsidR="007E4E0C" w:rsidRPr="00C139B4" w:rsidRDefault="007E4E0C" w:rsidP="00021B63">
            <w:pPr>
              <w:pStyle w:val="TH"/>
              <w:rPr>
                <w:b w:val="0"/>
                <w:sz w:val="18"/>
                <w:lang w:eastAsia="zh-CN"/>
              </w:rPr>
            </w:pPr>
            <w:r w:rsidRPr="00C139B4">
              <w:rPr>
                <w:b w:val="0"/>
                <w:sz w:val="18"/>
                <w:lang w:eastAsia="zh-CN"/>
              </w:rPr>
              <w:t>21</w:t>
            </w:r>
          </w:p>
        </w:tc>
        <w:tc>
          <w:tcPr>
            <w:tcW w:w="1063" w:type="dxa"/>
          </w:tcPr>
          <w:p w14:paraId="4CC113A9" w14:textId="77777777" w:rsidR="007E4E0C" w:rsidRPr="00C139B4" w:rsidRDefault="007E4E0C" w:rsidP="00021B63">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261C27A4" w14:textId="77777777" w:rsidR="007E4E0C" w:rsidRPr="00C139B4" w:rsidRDefault="007E4E0C" w:rsidP="00021B63">
            <w:pPr>
              <w:pStyle w:val="TAL"/>
            </w:pPr>
            <w:r w:rsidRPr="00677A08">
              <w:t>(NOTE 1)</w:t>
            </w:r>
          </w:p>
        </w:tc>
        <w:tc>
          <w:tcPr>
            <w:tcW w:w="639" w:type="dxa"/>
          </w:tcPr>
          <w:p w14:paraId="212991FA"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52D1DDAA" w14:textId="77777777" w:rsidR="007E4E0C" w:rsidRPr="00C139B4" w:rsidRDefault="007E4E0C" w:rsidP="00021B63">
            <w:pPr>
              <w:pStyle w:val="TAL"/>
            </w:pPr>
            <w:r w:rsidRPr="00677A08">
              <w:rPr>
                <w:rFonts w:hint="eastAsia"/>
              </w:rPr>
              <w:t>S</w:t>
            </w:r>
            <w:r w:rsidRPr="00677A08">
              <w:t>hort Message</w:t>
            </w:r>
            <w:r w:rsidRPr="00677A08">
              <w:rPr>
                <w:rFonts w:hint="eastAsia"/>
              </w:rPr>
              <w:t xml:space="preserve"> </w:t>
            </w:r>
            <w:r w:rsidRPr="00677A08">
              <w:t>MO-PP</w:t>
            </w:r>
          </w:p>
          <w:p w14:paraId="5831A54A" w14:textId="77777777" w:rsidR="007E4E0C" w:rsidRPr="00C139B4" w:rsidRDefault="007E4E0C" w:rsidP="00021B63">
            <w:pPr>
              <w:pStyle w:val="TAL"/>
            </w:pPr>
          </w:p>
          <w:p w14:paraId="039EDC42" w14:textId="77777777" w:rsidR="007E4E0C" w:rsidRPr="00C139B4" w:rsidRDefault="007E4E0C" w:rsidP="00021B63">
            <w:pPr>
              <w:pStyle w:val="TAL"/>
              <w:rPr>
                <w:lang w:eastAsia="zh-CN"/>
              </w:rPr>
            </w:pPr>
            <w:r w:rsidRPr="00677A08">
              <w:t>This feature is applicable for the ULR/ULA and IDR/IDA command pairs</w:t>
            </w:r>
            <w:r w:rsidRPr="00677A08">
              <w:rPr>
                <w:rFonts w:hint="eastAsia"/>
              </w:rPr>
              <w:t>.</w:t>
            </w:r>
          </w:p>
          <w:p w14:paraId="00747153" w14:textId="77777777" w:rsidR="007E4E0C" w:rsidRPr="00C139B4" w:rsidRDefault="007E4E0C" w:rsidP="00021B63">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0E2C2A1D" w14:textId="77777777" w:rsidR="007E4E0C" w:rsidRPr="00C139B4" w:rsidRDefault="007E4E0C" w:rsidP="00021B63">
            <w:pPr>
              <w:pStyle w:val="TAL"/>
            </w:pPr>
          </w:p>
          <w:p w14:paraId="4F584D69"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38AD9074" w14:textId="77777777" w:rsidTr="00021B63">
        <w:trPr>
          <w:cantSplit/>
          <w:jc w:val="center"/>
        </w:trPr>
        <w:tc>
          <w:tcPr>
            <w:tcW w:w="993" w:type="dxa"/>
          </w:tcPr>
          <w:p w14:paraId="2684F138" w14:textId="77777777" w:rsidR="007E4E0C" w:rsidRPr="00C139B4" w:rsidRDefault="007E4E0C" w:rsidP="00021B63">
            <w:pPr>
              <w:pStyle w:val="TH"/>
              <w:rPr>
                <w:b w:val="0"/>
                <w:sz w:val="18"/>
                <w:lang w:eastAsia="zh-CN"/>
              </w:rPr>
            </w:pPr>
            <w:r w:rsidRPr="00C139B4">
              <w:rPr>
                <w:b w:val="0"/>
                <w:sz w:val="18"/>
                <w:lang w:eastAsia="zh-CN"/>
              </w:rPr>
              <w:t>22</w:t>
            </w:r>
          </w:p>
        </w:tc>
        <w:tc>
          <w:tcPr>
            <w:tcW w:w="1063" w:type="dxa"/>
          </w:tcPr>
          <w:p w14:paraId="5526A651" w14:textId="77777777" w:rsidR="007E4E0C" w:rsidRPr="00C139B4" w:rsidRDefault="007E4E0C" w:rsidP="00021B63">
            <w:pPr>
              <w:pStyle w:val="TAL"/>
            </w:pPr>
            <w:r w:rsidRPr="00677A08">
              <w:rPr>
                <w:rFonts w:hint="eastAsia"/>
              </w:rPr>
              <w:t>B</w:t>
            </w:r>
            <w:r w:rsidRPr="00677A08">
              <w:t>arring</w:t>
            </w:r>
            <w:r w:rsidRPr="00677A08">
              <w:rPr>
                <w:rFonts w:hint="eastAsia"/>
              </w:rPr>
              <w:t>-</w:t>
            </w:r>
            <w:r w:rsidRPr="00677A08">
              <w:t>OutgoingCalls</w:t>
            </w:r>
          </w:p>
        </w:tc>
        <w:tc>
          <w:tcPr>
            <w:tcW w:w="639" w:type="dxa"/>
          </w:tcPr>
          <w:p w14:paraId="46C75B60"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69094591" w14:textId="77777777" w:rsidR="007E4E0C" w:rsidRPr="00C139B4" w:rsidRDefault="007E4E0C" w:rsidP="00021B63">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23BEC7C2" w14:textId="77777777" w:rsidR="007E4E0C" w:rsidRPr="00C139B4" w:rsidRDefault="007E4E0C" w:rsidP="00021B63">
            <w:pPr>
              <w:pStyle w:val="TAL"/>
            </w:pPr>
          </w:p>
          <w:p w14:paraId="69022F85" w14:textId="77777777" w:rsidR="007E4E0C" w:rsidRPr="00C139B4" w:rsidRDefault="007E4E0C" w:rsidP="00021B63">
            <w:pPr>
              <w:pStyle w:val="TAL"/>
              <w:rPr>
                <w:lang w:eastAsia="zh-CN"/>
              </w:rPr>
            </w:pPr>
            <w:r w:rsidRPr="00677A08">
              <w:t>This feature is applicable for the ULR/ULA and IDR/IDA command pairs</w:t>
            </w:r>
            <w:r w:rsidRPr="00677A08">
              <w:rPr>
                <w:rFonts w:hint="eastAsia"/>
              </w:rPr>
              <w:t>.</w:t>
            </w:r>
          </w:p>
          <w:p w14:paraId="13E5FD8D" w14:textId="77777777" w:rsidR="007E4E0C" w:rsidRPr="00C139B4" w:rsidRDefault="007E4E0C" w:rsidP="00021B63">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93CC3D7" w14:textId="77777777" w:rsidR="007E4E0C" w:rsidRPr="00C139B4" w:rsidRDefault="007E4E0C" w:rsidP="00021B63">
            <w:pPr>
              <w:pStyle w:val="TAL"/>
            </w:pPr>
          </w:p>
          <w:p w14:paraId="2B320319"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7CB5E7EF" w14:textId="77777777" w:rsidTr="00021B63">
        <w:trPr>
          <w:cantSplit/>
          <w:jc w:val="center"/>
        </w:trPr>
        <w:tc>
          <w:tcPr>
            <w:tcW w:w="993" w:type="dxa"/>
          </w:tcPr>
          <w:p w14:paraId="758B78B8" w14:textId="77777777" w:rsidR="007E4E0C" w:rsidRPr="00C139B4" w:rsidRDefault="007E4E0C" w:rsidP="00021B63">
            <w:pPr>
              <w:pStyle w:val="TH"/>
              <w:rPr>
                <w:b w:val="0"/>
                <w:sz w:val="18"/>
                <w:lang w:eastAsia="zh-CN"/>
              </w:rPr>
            </w:pPr>
            <w:r w:rsidRPr="00C139B4">
              <w:rPr>
                <w:b w:val="0"/>
                <w:sz w:val="18"/>
                <w:lang w:eastAsia="zh-CN"/>
              </w:rPr>
              <w:t>23</w:t>
            </w:r>
          </w:p>
        </w:tc>
        <w:tc>
          <w:tcPr>
            <w:tcW w:w="1063" w:type="dxa"/>
          </w:tcPr>
          <w:p w14:paraId="02A32F19" w14:textId="77777777" w:rsidR="007E4E0C" w:rsidRPr="00C139B4" w:rsidRDefault="007E4E0C" w:rsidP="00021B63">
            <w:pPr>
              <w:pStyle w:val="TAL"/>
            </w:pPr>
            <w:r w:rsidRPr="00677A08">
              <w:rPr>
                <w:rFonts w:hint="eastAsia"/>
              </w:rPr>
              <w:t>BAOC</w:t>
            </w:r>
          </w:p>
        </w:tc>
        <w:tc>
          <w:tcPr>
            <w:tcW w:w="639" w:type="dxa"/>
          </w:tcPr>
          <w:p w14:paraId="4952761F"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7B8A6B43" w14:textId="77777777" w:rsidR="007E4E0C" w:rsidRPr="00C139B4" w:rsidRDefault="007E4E0C" w:rsidP="00021B63">
            <w:pPr>
              <w:pStyle w:val="TAL"/>
            </w:pPr>
            <w:r w:rsidRPr="00677A08">
              <w:rPr>
                <w:rFonts w:hint="eastAsia"/>
              </w:rPr>
              <w:t>B</w:t>
            </w:r>
            <w:r w:rsidRPr="00677A08">
              <w:t>arring of all outgoing calls</w:t>
            </w:r>
          </w:p>
          <w:p w14:paraId="0841DEAE" w14:textId="77777777" w:rsidR="007E4E0C" w:rsidRPr="00C139B4" w:rsidRDefault="007E4E0C" w:rsidP="00021B63">
            <w:pPr>
              <w:pStyle w:val="TAL"/>
            </w:pPr>
          </w:p>
          <w:p w14:paraId="62087E11" w14:textId="77777777" w:rsidR="007E4E0C" w:rsidRPr="00C139B4" w:rsidRDefault="007E4E0C" w:rsidP="00021B63">
            <w:pPr>
              <w:pStyle w:val="TAL"/>
              <w:rPr>
                <w:lang w:eastAsia="zh-CN"/>
              </w:rPr>
            </w:pPr>
            <w:r w:rsidRPr="00677A08">
              <w:t>This feature is applicable for the ULR/ULA and IDR/IDA command pairs.</w:t>
            </w:r>
          </w:p>
          <w:p w14:paraId="7AD94F9A" w14:textId="77777777" w:rsidR="007E4E0C" w:rsidRPr="00C139B4" w:rsidRDefault="007E4E0C" w:rsidP="00021B63">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DCFC9B1" w14:textId="77777777" w:rsidR="007E4E0C" w:rsidRPr="00C139B4" w:rsidRDefault="007E4E0C" w:rsidP="00021B63">
            <w:pPr>
              <w:pStyle w:val="TAL"/>
            </w:pPr>
          </w:p>
          <w:p w14:paraId="27798A28"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25FFB849" w14:textId="77777777" w:rsidTr="00021B63">
        <w:trPr>
          <w:cantSplit/>
          <w:jc w:val="center"/>
        </w:trPr>
        <w:tc>
          <w:tcPr>
            <w:tcW w:w="993" w:type="dxa"/>
          </w:tcPr>
          <w:p w14:paraId="698FBFFF" w14:textId="77777777" w:rsidR="007E4E0C" w:rsidRPr="00C139B4" w:rsidRDefault="007E4E0C" w:rsidP="00021B63">
            <w:pPr>
              <w:pStyle w:val="TH"/>
              <w:rPr>
                <w:b w:val="0"/>
                <w:sz w:val="18"/>
                <w:lang w:eastAsia="zh-CN"/>
              </w:rPr>
            </w:pPr>
            <w:r w:rsidRPr="00C139B4">
              <w:rPr>
                <w:b w:val="0"/>
                <w:sz w:val="18"/>
                <w:lang w:eastAsia="zh-CN"/>
              </w:rPr>
              <w:lastRenderedPageBreak/>
              <w:t>24</w:t>
            </w:r>
          </w:p>
        </w:tc>
        <w:tc>
          <w:tcPr>
            <w:tcW w:w="1063" w:type="dxa"/>
          </w:tcPr>
          <w:p w14:paraId="4AC5835C" w14:textId="77777777" w:rsidR="007E4E0C" w:rsidRPr="00C139B4" w:rsidRDefault="007E4E0C" w:rsidP="00021B63">
            <w:pPr>
              <w:pStyle w:val="TAL"/>
            </w:pPr>
            <w:r w:rsidRPr="00677A08">
              <w:rPr>
                <w:rFonts w:hint="eastAsia"/>
              </w:rPr>
              <w:t>BOIC</w:t>
            </w:r>
          </w:p>
        </w:tc>
        <w:tc>
          <w:tcPr>
            <w:tcW w:w="639" w:type="dxa"/>
          </w:tcPr>
          <w:p w14:paraId="164D4594"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2D72FA7C" w14:textId="77777777" w:rsidR="007E4E0C" w:rsidRPr="00C139B4" w:rsidRDefault="007E4E0C" w:rsidP="00021B63">
            <w:pPr>
              <w:pStyle w:val="TAL"/>
            </w:pPr>
            <w:r w:rsidRPr="00677A08">
              <w:rPr>
                <w:rFonts w:hint="eastAsia"/>
              </w:rPr>
              <w:t>B</w:t>
            </w:r>
            <w:r w:rsidRPr="00677A08">
              <w:t>arring of outgoing international calls</w:t>
            </w:r>
          </w:p>
          <w:p w14:paraId="2F0037F9" w14:textId="77777777" w:rsidR="007E4E0C" w:rsidRPr="00C139B4" w:rsidRDefault="007E4E0C" w:rsidP="00021B63">
            <w:pPr>
              <w:pStyle w:val="TAL"/>
            </w:pPr>
          </w:p>
          <w:p w14:paraId="36700587" w14:textId="77777777" w:rsidR="007E4E0C" w:rsidRPr="00C139B4" w:rsidRDefault="007E4E0C" w:rsidP="00021B63">
            <w:pPr>
              <w:pStyle w:val="TAL"/>
              <w:rPr>
                <w:lang w:eastAsia="zh-CN"/>
              </w:rPr>
            </w:pPr>
            <w:r w:rsidRPr="00677A08">
              <w:t>This feature is applicable for the ULR/ULA and IDR/IDA command pairs.</w:t>
            </w:r>
          </w:p>
          <w:p w14:paraId="0290DD1F" w14:textId="77777777" w:rsidR="007E4E0C" w:rsidRPr="00C139B4" w:rsidRDefault="007E4E0C" w:rsidP="00021B63">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0A7F8FE8" w14:textId="77777777" w:rsidR="007E4E0C" w:rsidRPr="00C139B4" w:rsidRDefault="007E4E0C" w:rsidP="00021B63">
            <w:pPr>
              <w:pStyle w:val="TAL"/>
            </w:pPr>
          </w:p>
          <w:p w14:paraId="5AC0801D"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369A9DC9" w14:textId="77777777" w:rsidTr="00021B63">
        <w:trPr>
          <w:cantSplit/>
          <w:jc w:val="center"/>
        </w:trPr>
        <w:tc>
          <w:tcPr>
            <w:tcW w:w="993" w:type="dxa"/>
          </w:tcPr>
          <w:p w14:paraId="5E4D9851" w14:textId="77777777" w:rsidR="007E4E0C" w:rsidRPr="00C139B4" w:rsidRDefault="007E4E0C" w:rsidP="00021B63">
            <w:pPr>
              <w:pStyle w:val="TH"/>
              <w:rPr>
                <w:b w:val="0"/>
                <w:sz w:val="18"/>
                <w:lang w:eastAsia="zh-CN"/>
              </w:rPr>
            </w:pPr>
            <w:r w:rsidRPr="00C139B4">
              <w:rPr>
                <w:b w:val="0"/>
                <w:sz w:val="18"/>
                <w:lang w:eastAsia="zh-CN"/>
              </w:rPr>
              <w:t>25</w:t>
            </w:r>
          </w:p>
        </w:tc>
        <w:tc>
          <w:tcPr>
            <w:tcW w:w="1063" w:type="dxa"/>
          </w:tcPr>
          <w:p w14:paraId="61D9466C" w14:textId="77777777" w:rsidR="007E4E0C" w:rsidRPr="00C139B4" w:rsidRDefault="007E4E0C" w:rsidP="00021B63">
            <w:pPr>
              <w:pStyle w:val="TAL"/>
            </w:pPr>
            <w:r w:rsidRPr="00677A08">
              <w:rPr>
                <w:rFonts w:hint="eastAsia"/>
              </w:rPr>
              <w:t>BOIC</w:t>
            </w:r>
            <w:r w:rsidRPr="00677A08">
              <w:t>ExHC</w:t>
            </w:r>
          </w:p>
        </w:tc>
        <w:tc>
          <w:tcPr>
            <w:tcW w:w="639" w:type="dxa"/>
          </w:tcPr>
          <w:p w14:paraId="676F85C2"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3C6B4C3A" w14:textId="77777777" w:rsidR="007E4E0C" w:rsidRPr="00C139B4" w:rsidRDefault="007E4E0C" w:rsidP="00021B63">
            <w:pPr>
              <w:pStyle w:val="TAL"/>
            </w:pPr>
            <w:r w:rsidRPr="00677A08">
              <w:rPr>
                <w:rFonts w:hint="eastAsia"/>
              </w:rPr>
              <w:t>B</w:t>
            </w:r>
            <w:r w:rsidRPr="00677A08">
              <w:t>arring of outgoing international calls except those directed to the home PLMN Country</w:t>
            </w:r>
          </w:p>
          <w:p w14:paraId="7B58245C" w14:textId="77777777" w:rsidR="007E4E0C" w:rsidRPr="00C139B4" w:rsidRDefault="007E4E0C" w:rsidP="00021B63">
            <w:pPr>
              <w:pStyle w:val="TAL"/>
            </w:pPr>
          </w:p>
          <w:p w14:paraId="7F77CEB6" w14:textId="77777777" w:rsidR="007E4E0C" w:rsidRPr="00C139B4" w:rsidRDefault="007E4E0C" w:rsidP="00021B63">
            <w:pPr>
              <w:pStyle w:val="TAL"/>
              <w:rPr>
                <w:lang w:eastAsia="zh-CN"/>
              </w:rPr>
            </w:pPr>
            <w:r w:rsidRPr="00677A08">
              <w:t>This feature is applicable for the ULR/ULA and IDR/IDA command pairs.</w:t>
            </w:r>
          </w:p>
          <w:p w14:paraId="32420E89" w14:textId="77777777" w:rsidR="007E4E0C" w:rsidRPr="00C139B4" w:rsidRDefault="007E4E0C" w:rsidP="00021B63">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B345F55" w14:textId="77777777" w:rsidR="007E4E0C" w:rsidRPr="00C139B4" w:rsidRDefault="007E4E0C" w:rsidP="00021B63">
            <w:pPr>
              <w:pStyle w:val="TAL"/>
            </w:pPr>
          </w:p>
          <w:p w14:paraId="133A1740"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1E248CF4" w14:textId="77777777" w:rsidTr="00021B63">
        <w:trPr>
          <w:cantSplit/>
          <w:jc w:val="center"/>
        </w:trPr>
        <w:tc>
          <w:tcPr>
            <w:tcW w:w="993" w:type="dxa"/>
          </w:tcPr>
          <w:p w14:paraId="64A3EFF3" w14:textId="77777777" w:rsidR="007E4E0C" w:rsidRPr="00C139B4" w:rsidRDefault="007E4E0C" w:rsidP="00021B63">
            <w:pPr>
              <w:pStyle w:val="TAC"/>
              <w:rPr>
                <w:lang w:eastAsia="zh-CN"/>
              </w:rPr>
            </w:pPr>
            <w:r w:rsidRPr="00C139B4">
              <w:rPr>
                <w:lang w:eastAsia="zh-CN"/>
              </w:rPr>
              <w:t>26</w:t>
            </w:r>
          </w:p>
        </w:tc>
        <w:tc>
          <w:tcPr>
            <w:tcW w:w="1063" w:type="dxa"/>
          </w:tcPr>
          <w:p w14:paraId="00392582" w14:textId="77777777" w:rsidR="007E4E0C" w:rsidRPr="00C139B4" w:rsidRDefault="007E4E0C" w:rsidP="00021B63">
            <w:pPr>
              <w:pStyle w:val="TAL"/>
            </w:pPr>
            <w:r w:rsidRPr="00677A08">
              <w:t>UE-Reachability-Notification</w:t>
            </w:r>
          </w:p>
        </w:tc>
        <w:tc>
          <w:tcPr>
            <w:tcW w:w="639" w:type="dxa"/>
          </w:tcPr>
          <w:p w14:paraId="2B6092BE" w14:textId="77777777" w:rsidR="007E4E0C" w:rsidRPr="00C139B4" w:rsidRDefault="007E4E0C" w:rsidP="00021B63">
            <w:pPr>
              <w:pStyle w:val="TAC"/>
              <w:rPr>
                <w:lang w:eastAsia="zh-CN"/>
              </w:rPr>
            </w:pPr>
            <w:r w:rsidRPr="00C139B4">
              <w:rPr>
                <w:lang w:eastAsia="zh-CN"/>
              </w:rPr>
              <w:t>O</w:t>
            </w:r>
          </w:p>
        </w:tc>
        <w:tc>
          <w:tcPr>
            <w:tcW w:w="6520" w:type="dxa"/>
          </w:tcPr>
          <w:p w14:paraId="32EA4470" w14:textId="77777777" w:rsidR="007E4E0C" w:rsidRPr="00C139B4" w:rsidRDefault="007E4E0C" w:rsidP="00021B63">
            <w:pPr>
              <w:pStyle w:val="TAL"/>
              <w:rPr>
                <w:lang w:eastAsia="zh-CN"/>
              </w:rPr>
            </w:pPr>
            <w:r w:rsidRPr="00677A08">
              <w:t>UE Reachability Notifcation</w:t>
            </w:r>
          </w:p>
          <w:p w14:paraId="60505480" w14:textId="77777777" w:rsidR="007E4E0C" w:rsidRPr="00C139B4" w:rsidRDefault="007E4E0C" w:rsidP="00021B63">
            <w:pPr>
              <w:pStyle w:val="TAL"/>
              <w:rPr>
                <w:lang w:eastAsia="zh-CN"/>
              </w:rPr>
            </w:pPr>
          </w:p>
          <w:p w14:paraId="04C6AE36" w14:textId="77777777" w:rsidR="007E4E0C" w:rsidRPr="00C139B4" w:rsidRDefault="007E4E0C" w:rsidP="00021B63">
            <w:pPr>
              <w:pStyle w:val="TAL"/>
              <w:rPr>
                <w:lang w:eastAsia="zh-CN"/>
              </w:rPr>
            </w:pPr>
            <w:r w:rsidRPr="00C139B4">
              <w:rPr>
                <w:lang w:eastAsia="zh-CN"/>
              </w:rPr>
              <w:t>This feature is applicable for the ULR/ULA and IDR/IDA command pairs, over S6a and S6d.</w:t>
            </w:r>
          </w:p>
          <w:p w14:paraId="5515FCD2" w14:textId="77777777" w:rsidR="007E4E0C" w:rsidRPr="00C139B4" w:rsidRDefault="007E4E0C" w:rsidP="00021B63">
            <w:pPr>
              <w:pStyle w:val="TAL"/>
              <w:rPr>
                <w:lang w:eastAsia="zh-CN"/>
              </w:rPr>
            </w:pPr>
          </w:p>
          <w:p w14:paraId="4790EEC3" w14:textId="77777777" w:rsidR="007E4E0C" w:rsidRPr="00C139B4" w:rsidRDefault="007E4E0C" w:rsidP="00021B63">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7E4E0C" w:rsidRPr="00C139B4" w14:paraId="1DB4974C" w14:textId="77777777" w:rsidTr="00021B63">
        <w:trPr>
          <w:cantSplit/>
          <w:jc w:val="center"/>
        </w:trPr>
        <w:tc>
          <w:tcPr>
            <w:tcW w:w="993" w:type="dxa"/>
          </w:tcPr>
          <w:p w14:paraId="7B402582" w14:textId="77777777" w:rsidR="007E4E0C" w:rsidRPr="00C139B4" w:rsidRDefault="007E4E0C" w:rsidP="00021B63">
            <w:pPr>
              <w:pStyle w:val="TAC"/>
              <w:rPr>
                <w:lang w:eastAsia="zh-CN"/>
              </w:rPr>
            </w:pPr>
            <w:r w:rsidRPr="00C139B4">
              <w:rPr>
                <w:lang w:eastAsia="zh-CN"/>
              </w:rPr>
              <w:t>27</w:t>
            </w:r>
          </w:p>
        </w:tc>
        <w:tc>
          <w:tcPr>
            <w:tcW w:w="1063" w:type="dxa"/>
          </w:tcPr>
          <w:p w14:paraId="66EBE742" w14:textId="77777777" w:rsidR="007E4E0C" w:rsidRPr="00C139B4" w:rsidRDefault="007E4E0C" w:rsidP="00021B63">
            <w:pPr>
              <w:pStyle w:val="TAL"/>
            </w:pPr>
            <w:r w:rsidRPr="00677A08">
              <w:t>T-ADS Data Retrieval</w:t>
            </w:r>
          </w:p>
        </w:tc>
        <w:tc>
          <w:tcPr>
            <w:tcW w:w="639" w:type="dxa"/>
          </w:tcPr>
          <w:p w14:paraId="0313B2B6" w14:textId="77777777" w:rsidR="007E4E0C" w:rsidRPr="00C139B4" w:rsidRDefault="007E4E0C" w:rsidP="00021B63">
            <w:pPr>
              <w:pStyle w:val="TAC"/>
              <w:rPr>
                <w:lang w:eastAsia="zh-CN"/>
              </w:rPr>
            </w:pPr>
            <w:r w:rsidRPr="00C139B4">
              <w:rPr>
                <w:lang w:eastAsia="zh-CN"/>
              </w:rPr>
              <w:t>O</w:t>
            </w:r>
          </w:p>
        </w:tc>
        <w:tc>
          <w:tcPr>
            <w:tcW w:w="6520" w:type="dxa"/>
          </w:tcPr>
          <w:p w14:paraId="25BB9A87" w14:textId="77777777" w:rsidR="007E4E0C" w:rsidRPr="00C139B4" w:rsidRDefault="007E4E0C" w:rsidP="00021B63">
            <w:pPr>
              <w:pStyle w:val="TAL"/>
              <w:rPr>
                <w:lang w:eastAsia="zh-CN"/>
              </w:rPr>
            </w:pPr>
            <w:r w:rsidRPr="00677A08">
              <w:t>Terminating Access Domain Selection Data Retrieval</w:t>
            </w:r>
          </w:p>
          <w:p w14:paraId="2923FF8B" w14:textId="77777777" w:rsidR="007E4E0C" w:rsidRPr="00C139B4" w:rsidRDefault="007E4E0C" w:rsidP="00021B63">
            <w:pPr>
              <w:pStyle w:val="TAL"/>
              <w:rPr>
                <w:lang w:eastAsia="zh-CN"/>
              </w:rPr>
            </w:pPr>
          </w:p>
          <w:p w14:paraId="650F4173" w14:textId="77777777" w:rsidR="007E4E0C" w:rsidRPr="00C139B4" w:rsidRDefault="007E4E0C" w:rsidP="00021B63">
            <w:pPr>
              <w:pStyle w:val="TAL"/>
              <w:rPr>
                <w:lang w:eastAsia="zh-CN"/>
              </w:rPr>
            </w:pPr>
            <w:r w:rsidRPr="00C139B4">
              <w:rPr>
                <w:lang w:eastAsia="zh-CN"/>
              </w:rPr>
              <w:t>This feature is applicable for the ULR/ULA and IDR/IDA command pairs, over S6a and S6d.</w:t>
            </w:r>
          </w:p>
          <w:p w14:paraId="154EBD56" w14:textId="77777777" w:rsidR="007E4E0C" w:rsidRPr="00C139B4" w:rsidRDefault="007E4E0C" w:rsidP="00021B63">
            <w:pPr>
              <w:pStyle w:val="TAL"/>
              <w:rPr>
                <w:lang w:eastAsia="zh-CN"/>
              </w:rPr>
            </w:pPr>
          </w:p>
          <w:p w14:paraId="08C23695" w14:textId="77777777" w:rsidR="007E4E0C" w:rsidRPr="00C139B4" w:rsidRDefault="007E4E0C" w:rsidP="00021B63">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7E4E0C" w:rsidRPr="00C139B4" w14:paraId="621F7E56" w14:textId="77777777" w:rsidTr="00021B63">
        <w:trPr>
          <w:cantSplit/>
          <w:jc w:val="center"/>
        </w:trPr>
        <w:tc>
          <w:tcPr>
            <w:tcW w:w="993" w:type="dxa"/>
          </w:tcPr>
          <w:p w14:paraId="341CF5AF" w14:textId="77777777" w:rsidR="007E4E0C" w:rsidRPr="00C139B4" w:rsidRDefault="007E4E0C" w:rsidP="00021B63">
            <w:pPr>
              <w:pStyle w:val="TAC"/>
              <w:rPr>
                <w:lang w:eastAsia="zh-CN"/>
              </w:rPr>
            </w:pPr>
            <w:r w:rsidRPr="00C139B4">
              <w:rPr>
                <w:lang w:eastAsia="zh-CN"/>
              </w:rPr>
              <w:t>28</w:t>
            </w:r>
          </w:p>
        </w:tc>
        <w:tc>
          <w:tcPr>
            <w:tcW w:w="1063" w:type="dxa"/>
          </w:tcPr>
          <w:p w14:paraId="560A0175" w14:textId="77777777" w:rsidR="007E4E0C" w:rsidRPr="00C139B4" w:rsidRDefault="007E4E0C" w:rsidP="00021B63">
            <w:pPr>
              <w:pStyle w:val="TAL"/>
            </w:pPr>
            <w:r w:rsidRPr="00677A08">
              <w:t>State/Location-Information-Retrieval</w:t>
            </w:r>
          </w:p>
        </w:tc>
        <w:tc>
          <w:tcPr>
            <w:tcW w:w="639" w:type="dxa"/>
          </w:tcPr>
          <w:p w14:paraId="58E6B8E6" w14:textId="77777777" w:rsidR="007E4E0C" w:rsidRPr="00C139B4" w:rsidRDefault="007E4E0C" w:rsidP="00021B63">
            <w:pPr>
              <w:pStyle w:val="TAC"/>
              <w:rPr>
                <w:lang w:eastAsia="zh-CN"/>
              </w:rPr>
            </w:pPr>
            <w:r w:rsidRPr="00C139B4">
              <w:rPr>
                <w:lang w:eastAsia="zh-CN"/>
              </w:rPr>
              <w:t>O</w:t>
            </w:r>
          </w:p>
        </w:tc>
        <w:tc>
          <w:tcPr>
            <w:tcW w:w="6520" w:type="dxa"/>
          </w:tcPr>
          <w:p w14:paraId="26502FC4" w14:textId="77777777" w:rsidR="007E4E0C" w:rsidRPr="00C139B4" w:rsidRDefault="007E4E0C" w:rsidP="00021B63">
            <w:pPr>
              <w:pStyle w:val="TAL"/>
              <w:rPr>
                <w:lang w:eastAsia="zh-CN"/>
              </w:rPr>
            </w:pPr>
            <w:r w:rsidRPr="00677A08">
              <w:t>State/Location Information Retrieval</w:t>
            </w:r>
          </w:p>
          <w:p w14:paraId="6D452E5E" w14:textId="77777777" w:rsidR="007E4E0C" w:rsidRPr="00C139B4" w:rsidRDefault="007E4E0C" w:rsidP="00021B63">
            <w:pPr>
              <w:pStyle w:val="TAL"/>
              <w:rPr>
                <w:lang w:eastAsia="zh-CN"/>
              </w:rPr>
            </w:pPr>
          </w:p>
          <w:p w14:paraId="1210C6E2" w14:textId="77777777" w:rsidR="007E4E0C" w:rsidRPr="00C139B4" w:rsidRDefault="007E4E0C" w:rsidP="00021B63">
            <w:pPr>
              <w:pStyle w:val="TAL"/>
              <w:rPr>
                <w:lang w:eastAsia="zh-CN"/>
              </w:rPr>
            </w:pPr>
            <w:r w:rsidRPr="00C139B4">
              <w:rPr>
                <w:lang w:eastAsia="zh-CN"/>
              </w:rPr>
              <w:t>This feature is applicable for the ULR/ULA and IDR/IDA command pairs, over S6a and S6d.</w:t>
            </w:r>
          </w:p>
          <w:p w14:paraId="28AA93F6" w14:textId="77777777" w:rsidR="007E4E0C" w:rsidRPr="00C139B4" w:rsidRDefault="007E4E0C" w:rsidP="00021B63">
            <w:pPr>
              <w:pStyle w:val="TAL"/>
              <w:rPr>
                <w:lang w:eastAsia="zh-CN"/>
              </w:rPr>
            </w:pPr>
          </w:p>
          <w:p w14:paraId="32FAFF43" w14:textId="77777777" w:rsidR="007E4E0C" w:rsidRPr="00C139B4" w:rsidRDefault="007E4E0C" w:rsidP="00021B63">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7E4E0C" w:rsidRPr="00C139B4" w14:paraId="1CD3A8B7" w14:textId="77777777" w:rsidTr="00021B63">
        <w:trPr>
          <w:cantSplit/>
          <w:jc w:val="center"/>
        </w:trPr>
        <w:tc>
          <w:tcPr>
            <w:tcW w:w="993" w:type="dxa"/>
          </w:tcPr>
          <w:p w14:paraId="6D3E90A4" w14:textId="77777777" w:rsidR="007E4E0C" w:rsidRPr="00C139B4" w:rsidRDefault="007E4E0C" w:rsidP="00021B63">
            <w:pPr>
              <w:pStyle w:val="TAC"/>
              <w:rPr>
                <w:lang w:eastAsia="zh-CN"/>
              </w:rPr>
            </w:pPr>
            <w:r w:rsidRPr="00C139B4">
              <w:rPr>
                <w:lang w:eastAsia="zh-CN"/>
              </w:rPr>
              <w:t>29</w:t>
            </w:r>
          </w:p>
        </w:tc>
        <w:tc>
          <w:tcPr>
            <w:tcW w:w="1063" w:type="dxa"/>
          </w:tcPr>
          <w:p w14:paraId="143FD6E5" w14:textId="77777777" w:rsidR="007E4E0C" w:rsidRPr="00C139B4" w:rsidRDefault="007E4E0C" w:rsidP="00021B63">
            <w:pPr>
              <w:pStyle w:val="TAL"/>
            </w:pPr>
            <w:r w:rsidRPr="00677A08">
              <w:t>Partial Purge</w:t>
            </w:r>
          </w:p>
        </w:tc>
        <w:tc>
          <w:tcPr>
            <w:tcW w:w="639" w:type="dxa"/>
          </w:tcPr>
          <w:p w14:paraId="7023D7A5" w14:textId="77777777" w:rsidR="007E4E0C" w:rsidRPr="00C139B4" w:rsidRDefault="007E4E0C" w:rsidP="00021B63">
            <w:pPr>
              <w:pStyle w:val="TAC"/>
              <w:rPr>
                <w:lang w:eastAsia="zh-CN"/>
              </w:rPr>
            </w:pPr>
            <w:r w:rsidRPr="00C139B4">
              <w:rPr>
                <w:lang w:eastAsia="zh-CN"/>
              </w:rPr>
              <w:t>O</w:t>
            </w:r>
          </w:p>
        </w:tc>
        <w:tc>
          <w:tcPr>
            <w:tcW w:w="6520" w:type="dxa"/>
          </w:tcPr>
          <w:p w14:paraId="2A14C795" w14:textId="77777777" w:rsidR="007E4E0C" w:rsidRPr="00C139B4" w:rsidRDefault="007E4E0C" w:rsidP="00021B63">
            <w:pPr>
              <w:pStyle w:val="TAL"/>
              <w:rPr>
                <w:lang w:eastAsia="zh-CN"/>
              </w:rPr>
            </w:pPr>
            <w:r w:rsidRPr="00677A08">
              <w:t>Partial Purge from a Combined MME/SGSN</w:t>
            </w:r>
          </w:p>
          <w:p w14:paraId="7A3975AB" w14:textId="77777777" w:rsidR="007E4E0C" w:rsidRPr="00C139B4" w:rsidRDefault="007E4E0C" w:rsidP="00021B63">
            <w:pPr>
              <w:pStyle w:val="TAL"/>
              <w:rPr>
                <w:lang w:eastAsia="zh-CN"/>
              </w:rPr>
            </w:pPr>
          </w:p>
          <w:p w14:paraId="09641976" w14:textId="77777777" w:rsidR="007E4E0C" w:rsidRPr="00C139B4" w:rsidRDefault="007E4E0C" w:rsidP="00021B63">
            <w:pPr>
              <w:pStyle w:val="TAL"/>
              <w:rPr>
                <w:lang w:eastAsia="zh-CN"/>
              </w:rPr>
            </w:pPr>
            <w:r w:rsidRPr="00C139B4">
              <w:rPr>
                <w:lang w:eastAsia="zh-CN"/>
              </w:rPr>
              <w:t>This feature is applicable for the ULR/ULA and PUR/PUA command pairs, over S6a and S6d.</w:t>
            </w:r>
          </w:p>
          <w:p w14:paraId="60316C8D" w14:textId="77777777" w:rsidR="007E4E0C" w:rsidRPr="00C139B4" w:rsidRDefault="007E4E0C" w:rsidP="00021B63">
            <w:pPr>
              <w:pStyle w:val="TAL"/>
              <w:rPr>
                <w:lang w:eastAsia="zh-CN"/>
              </w:rPr>
            </w:pPr>
          </w:p>
          <w:p w14:paraId="631E4F43" w14:textId="77777777" w:rsidR="007E4E0C" w:rsidRPr="00C139B4" w:rsidRDefault="007E4E0C" w:rsidP="00021B63">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7E4E0C" w:rsidRPr="00C139B4" w14:paraId="2E78A035" w14:textId="77777777" w:rsidTr="00021B63">
        <w:trPr>
          <w:cantSplit/>
          <w:jc w:val="center"/>
        </w:trPr>
        <w:tc>
          <w:tcPr>
            <w:tcW w:w="993" w:type="dxa"/>
          </w:tcPr>
          <w:p w14:paraId="7EFC331E" w14:textId="77777777" w:rsidR="007E4E0C" w:rsidRPr="00C139B4" w:rsidRDefault="007E4E0C" w:rsidP="00021B63">
            <w:pPr>
              <w:pStyle w:val="TAC"/>
              <w:rPr>
                <w:lang w:eastAsia="zh-CN"/>
              </w:rPr>
            </w:pPr>
            <w:r w:rsidRPr="00C139B4">
              <w:rPr>
                <w:lang w:eastAsia="zh-CN"/>
              </w:rPr>
              <w:t>30</w:t>
            </w:r>
          </w:p>
        </w:tc>
        <w:tc>
          <w:tcPr>
            <w:tcW w:w="1063" w:type="dxa"/>
          </w:tcPr>
          <w:p w14:paraId="2C420068" w14:textId="77777777" w:rsidR="007E4E0C" w:rsidRPr="00C139B4" w:rsidRDefault="007E4E0C" w:rsidP="00021B63">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7B166F04" w14:textId="77777777" w:rsidR="007E4E0C" w:rsidRPr="00C139B4" w:rsidRDefault="007E4E0C" w:rsidP="00021B63">
            <w:pPr>
              <w:pStyle w:val="TAC"/>
              <w:rPr>
                <w:lang w:eastAsia="zh-CN"/>
              </w:rPr>
            </w:pPr>
            <w:r w:rsidRPr="00C139B4">
              <w:rPr>
                <w:lang w:eastAsia="zh-CN"/>
              </w:rPr>
              <w:t>O</w:t>
            </w:r>
          </w:p>
        </w:tc>
        <w:tc>
          <w:tcPr>
            <w:tcW w:w="6520" w:type="dxa"/>
          </w:tcPr>
          <w:p w14:paraId="26ADF978" w14:textId="77777777" w:rsidR="007E4E0C" w:rsidRPr="00C139B4" w:rsidRDefault="007E4E0C" w:rsidP="00021B63">
            <w:pPr>
              <w:pStyle w:val="TAL"/>
              <w:rPr>
                <w:lang w:eastAsia="zh-CN"/>
              </w:rPr>
            </w:pPr>
            <w:r w:rsidRPr="00677A08">
              <w:rPr>
                <w:rFonts w:hint="eastAsia"/>
              </w:rPr>
              <w:t xml:space="preserve">UE Time Zone </w:t>
            </w:r>
            <w:r w:rsidRPr="00677A08">
              <w:t>Retrieval</w:t>
            </w:r>
          </w:p>
          <w:p w14:paraId="7B4844BC" w14:textId="77777777" w:rsidR="007E4E0C" w:rsidRPr="00C139B4" w:rsidRDefault="007E4E0C" w:rsidP="00021B63">
            <w:pPr>
              <w:pStyle w:val="TAL"/>
              <w:rPr>
                <w:lang w:eastAsia="zh-CN"/>
              </w:rPr>
            </w:pPr>
          </w:p>
          <w:p w14:paraId="1E81DFD4" w14:textId="77777777" w:rsidR="007E4E0C" w:rsidRPr="00C139B4" w:rsidRDefault="007E4E0C" w:rsidP="00021B63">
            <w:pPr>
              <w:pStyle w:val="TAL"/>
              <w:rPr>
                <w:lang w:eastAsia="zh-CN"/>
              </w:rPr>
            </w:pPr>
            <w:r w:rsidRPr="00C139B4">
              <w:rPr>
                <w:lang w:eastAsia="zh-CN"/>
              </w:rPr>
              <w:t>This feature is applicable for the ULR/ULA and IDR/IDA command pairs, over S6a and S6d.</w:t>
            </w:r>
          </w:p>
          <w:p w14:paraId="7774817C" w14:textId="77777777" w:rsidR="007E4E0C" w:rsidRPr="00C139B4" w:rsidRDefault="007E4E0C" w:rsidP="00021B63">
            <w:pPr>
              <w:pStyle w:val="TAL"/>
              <w:rPr>
                <w:lang w:eastAsia="zh-CN"/>
              </w:rPr>
            </w:pPr>
          </w:p>
          <w:p w14:paraId="4B985819" w14:textId="77777777" w:rsidR="007E4E0C" w:rsidRPr="00C139B4" w:rsidRDefault="007E4E0C" w:rsidP="00021B63">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7E4E0C" w:rsidRPr="00C139B4" w14:paraId="5B88C039" w14:textId="77777777" w:rsidTr="00021B63">
        <w:trPr>
          <w:cantSplit/>
          <w:jc w:val="center"/>
        </w:trPr>
        <w:tc>
          <w:tcPr>
            <w:tcW w:w="993" w:type="dxa"/>
          </w:tcPr>
          <w:p w14:paraId="64A6E506" w14:textId="77777777" w:rsidR="007E4E0C" w:rsidRPr="00C139B4" w:rsidRDefault="007E4E0C" w:rsidP="00021B63">
            <w:pPr>
              <w:pStyle w:val="TAC"/>
              <w:rPr>
                <w:lang w:eastAsia="zh-CN"/>
              </w:rPr>
            </w:pPr>
            <w:r w:rsidRPr="00C139B4">
              <w:rPr>
                <w:lang w:eastAsia="zh-CN"/>
              </w:rPr>
              <w:lastRenderedPageBreak/>
              <w:t>31</w:t>
            </w:r>
          </w:p>
        </w:tc>
        <w:tc>
          <w:tcPr>
            <w:tcW w:w="1063" w:type="dxa"/>
          </w:tcPr>
          <w:p w14:paraId="71ACF3DD" w14:textId="77777777" w:rsidR="007E4E0C" w:rsidRPr="00C139B4" w:rsidRDefault="007E4E0C" w:rsidP="00021B63">
            <w:pPr>
              <w:pStyle w:val="TAL"/>
              <w:rPr>
                <w:lang w:eastAsia="zh-CN"/>
              </w:rPr>
            </w:pPr>
            <w:r w:rsidRPr="00677A08">
              <w:t>Additional MSISDN</w:t>
            </w:r>
          </w:p>
        </w:tc>
        <w:tc>
          <w:tcPr>
            <w:tcW w:w="639" w:type="dxa"/>
          </w:tcPr>
          <w:p w14:paraId="13145994" w14:textId="77777777" w:rsidR="007E4E0C" w:rsidRPr="00C139B4" w:rsidRDefault="007E4E0C" w:rsidP="00021B63">
            <w:pPr>
              <w:pStyle w:val="TAC"/>
              <w:rPr>
                <w:lang w:eastAsia="zh-CN"/>
              </w:rPr>
            </w:pPr>
            <w:r w:rsidRPr="00C139B4">
              <w:rPr>
                <w:lang w:eastAsia="zh-CN"/>
              </w:rPr>
              <w:t>O</w:t>
            </w:r>
          </w:p>
        </w:tc>
        <w:tc>
          <w:tcPr>
            <w:tcW w:w="6520" w:type="dxa"/>
          </w:tcPr>
          <w:p w14:paraId="0EBD32A6" w14:textId="77777777" w:rsidR="007E4E0C" w:rsidRPr="00C139B4" w:rsidRDefault="007E4E0C" w:rsidP="00021B63">
            <w:pPr>
              <w:pStyle w:val="TAL"/>
              <w:rPr>
                <w:lang w:eastAsia="zh-CN"/>
              </w:rPr>
            </w:pPr>
            <w:r w:rsidRPr="00677A08">
              <w:t>Additional MSISDN</w:t>
            </w:r>
          </w:p>
          <w:p w14:paraId="0B4CC068" w14:textId="77777777" w:rsidR="007E4E0C" w:rsidRPr="00C139B4" w:rsidRDefault="007E4E0C" w:rsidP="00021B63">
            <w:pPr>
              <w:pStyle w:val="TAL"/>
              <w:rPr>
                <w:lang w:val="en-US"/>
              </w:rPr>
            </w:pPr>
          </w:p>
          <w:p w14:paraId="1A7E0ECE" w14:textId="77777777" w:rsidR="007E4E0C" w:rsidRPr="00C139B4" w:rsidRDefault="007E4E0C" w:rsidP="00021B63">
            <w:pPr>
              <w:pStyle w:val="TAL"/>
              <w:rPr>
                <w:lang w:eastAsia="zh-CN"/>
              </w:rPr>
            </w:pPr>
            <w:r w:rsidRPr="00C139B4">
              <w:rPr>
                <w:lang w:eastAsia="zh-CN"/>
              </w:rPr>
              <w:t>This feature is applicable for the ULR/ULA, IDR/IDA and DSR/DSA command pairs, over S6a and S6d.</w:t>
            </w:r>
          </w:p>
          <w:p w14:paraId="710AB113" w14:textId="77777777" w:rsidR="007E4E0C" w:rsidRPr="00C139B4" w:rsidRDefault="007E4E0C" w:rsidP="00021B63">
            <w:pPr>
              <w:pStyle w:val="TAL"/>
              <w:rPr>
                <w:lang w:eastAsia="zh-CN"/>
              </w:rPr>
            </w:pPr>
          </w:p>
          <w:p w14:paraId="4238279A" w14:textId="77777777" w:rsidR="007E4E0C" w:rsidRPr="00C139B4" w:rsidRDefault="007E4E0C" w:rsidP="00021B63">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7F5428F7" w14:textId="77777777" w:rsidR="007E4E0C" w:rsidRPr="00C139B4" w:rsidRDefault="007E4E0C" w:rsidP="00021B63">
            <w:pPr>
              <w:pStyle w:val="TAL"/>
              <w:rPr>
                <w:rFonts w:cs="Arial"/>
                <w:lang w:val="en-US"/>
              </w:rPr>
            </w:pPr>
          </w:p>
          <w:p w14:paraId="5AB48CC1" w14:textId="77777777" w:rsidR="007E4E0C" w:rsidRPr="00C139B4" w:rsidRDefault="007E4E0C" w:rsidP="00021B63">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7E4E0C" w:rsidRPr="00C139B4" w14:paraId="70473758" w14:textId="77777777" w:rsidTr="00021B63">
        <w:trPr>
          <w:cantSplit/>
          <w:jc w:val="center"/>
        </w:trPr>
        <w:tc>
          <w:tcPr>
            <w:tcW w:w="9215" w:type="dxa"/>
            <w:gridSpan w:val="4"/>
          </w:tcPr>
          <w:p w14:paraId="28432B11" w14:textId="77777777" w:rsidR="007E4E0C" w:rsidRPr="00C139B4" w:rsidRDefault="007E4E0C" w:rsidP="00021B63">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33D7F548" w14:textId="77777777" w:rsidR="007E4E0C" w:rsidRPr="00C139B4" w:rsidRDefault="007E4E0C" w:rsidP="00021B63">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7EE99748" w14:textId="77777777" w:rsidR="007E4E0C" w:rsidRPr="00C139B4" w:rsidRDefault="007E4E0C" w:rsidP="00021B63">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625D93F9" w14:textId="77777777" w:rsidR="007E4E0C" w:rsidRPr="00C139B4" w:rsidRDefault="007E4E0C" w:rsidP="00021B63">
            <w:pPr>
              <w:pStyle w:val="TAL"/>
            </w:pPr>
            <w:r w:rsidRPr="00C139B4">
              <w:t>Description: A clear textual description of the feature.</w:t>
            </w:r>
          </w:p>
          <w:p w14:paraId="3B02AA2C" w14:textId="77777777" w:rsidR="007E4E0C" w:rsidRPr="00C139B4" w:rsidRDefault="007E4E0C" w:rsidP="009F1BC9">
            <w:pPr>
              <w:pStyle w:val="TAN"/>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7723113E" w14:textId="77777777" w:rsidR="007E4E0C" w:rsidRPr="00C139B4" w:rsidRDefault="007E4E0C" w:rsidP="007E4E0C"/>
    <w:p w14:paraId="1759757B" w14:textId="77777777" w:rsidR="007E4E0C" w:rsidRPr="00C139B4" w:rsidRDefault="007E4E0C" w:rsidP="007E4E0C">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7E4E0C" w:rsidRPr="00C139B4" w14:paraId="542D6460" w14:textId="77777777" w:rsidTr="00021B63">
        <w:trPr>
          <w:cantSplit/>
          <w:jc w:val="center"/>
        </w:trPr>
        <w:tc>
          <w:tcPr>
            <w:tcW w:w="993" w:type="dxa"/>
          </w:tcPr>
          <w:p w14:paraId="5DFCB032" w14:textId="77777777" w:rsidR="007E4E0C" w:rsidRPr="00C139B4" w:rsidRDefault="007E4E0C" w:rsidP="00021B63">
            <w:pPr>
              <w:pStyle w:val="TAH"/>
            </w:pPr>
            <w:r w:rsidRPr="00C139B4">
              <w:lastRenderedPageBreak/>
              <w:t>Feature bit</w:t>
            </w:r>
          </w:p>
        </w:tc>
        <w:tc>
          <w:tcPr>
            <w:tcW w:w="2182" w:type="dxa"/>
          </w:tcPr>
          <w:p w14:paraId="42005710" w14:textId="77777777" w:rsidR="007E4E0C" w:rsidRPr="00C139B4" w:rsidRDefault="007E4E0C" w:rsidP="00021B63">
            <w:pPr>
              <w:pStyle w:val="TAH"/>
            </w:pPr>
            <w:r w:rsidRPr="00C139B4">
              <w:t>Feature</w:t>
            </w:r>
          </w:p>
        </w:tc>
        <w:tc>
          <w:tcPr>
            <w:tcW w:w="639" w:type="dxa"/>
          </w:tcPr>
          <w:p w14:paraId="2218E60B" w14:textId="77777777" w:rsidR="007E4E0C" w:rsidRPr="00C139B4" w:rsidRDefault="007E4E0C" w:rsidP="00021B63">
            <w:pPr>
              <w:pStyle w:val="TAH"/>
            </w:pPr>
            <w:r w:rsidRPr="00C139B4">
              <w:t>M/O</w:t>
            </w:r>
          </w:p>
        </w:tc>
        <w:tc>
          <w:tcPr>
            <w:tcW w:w="6521" w:type="dxa"/>
          </w:tcPr>
          <w:p w14:paraId="303DF6AF" w14:textId="77777777" w:rsidR="007E4E0C" w:rsidRPr="00C139B4" w:rsidRDefault="007E4E0C" w:rsidP="00021B63">
            <w:pPr>
              <w:pStyle w:val="TAH"/>
            </w:pPr>
            <w:r w:rsidRPr="00C139B4">
              <w:t>Description</w:t>
            </w:r>
          </w:p>
        </w:tc>
      </w:tr>
      <w:tr w:rsidR="007E4E0C" w:rsidRPr="00C139B4" w14:paraId="63CF25A2" w14:textId="77777777" w:rsidTr="00021B63">
        <w:trPr>
          <w:cantSplit/>
          <w:jc w:val="center"/>
        </w:trPr>
        <w:tc>
          <w:tcPr>
            <w:tcW w:w="993" w:type="dxa"/>
          </w:tcPr>
          <w:p w14:paraId="6C7097AE" w14:textId="77777777" w:rsidR="007E4E0C" w:rsidRPr="00C139B4" w:rsidRDefault="007E4E0C" w:rsidP="00021B63">
            <w:pPr>
              <w:pStyle w:val="TAC"/>
              <w:rPr>
                <w:lang w:eastAsia="zh-CN"/>
              </w:rPr>
            </w:pPr>
            <w:r w:rsidRPr="00C139B4">
              <w:rPr>
                <w:rFonts w:hint="eastAsia"/>
                <w:lang w:eastAsia="zh-CN"/>
              </w:rPr>
              <w:t>0</w:t>
            </w:r>
          </w:p>
        </w:tc>
        <w:tc>
          <w:tcPr>
            <w:tcW w:w="2182" w:type="dxa"/>
          </w:tcPr>
          <w:p w14:paraId="3677E220" w14:textId="77777777" w:rsidR="007E4E0C" w:rsidRPr="00C139B4" w:rsidRDefault="007E4E0C" w:rsidP="00021B63">
            <w:pPr>
              <w:pStyle w:val="TAL"/>
            </w:pPr>
            <w:r w:rsidRPr="00C139B4">
              <w:rPr>
                <w:rFonts w:hint="eastAsia"/>
                <w:lang w:eastAsia="zh-CN"/>
              </w:rPr>
              <w:t>SMS in MME</w:t>
            </w:r>
          </w:p>
        </w:tc>
        <w:tc>
          <w:tcPr>
            <w:tcW w:w="639" w:type="dxa"/>
          </w:tcPr>
          <w:p w14:paraId="302ABF77" w14:textId="77777777" w:rsidR="007E4E0C" w:rsidRPr="00C139B4" w:rsidRDefault="007E4E0C" w:rsidP="00021B63">
            <w:pPr>
              <w:pStyle w:val="TAC"/>
            </w:pPr>
            <w:r w:rsidRPr="00C139B4">
              <w:rPr>
                <w:lang w:eastAsia="zh-CN"/>
              </w:rPr>
              <w:t>O</w:t>
            </w:r>
          </w:p>
        </w:tc>
        <w:tc>
          <w:tcPr>
            <w:tcW w:w="6521" w:type="dxa"/>
          </w:tcPr>
          <w:p w14:paraId="730009E6" w14:textId="77777777" w:rsidR="007E4E0C" w:rsidRPr="00C139B4" w:rsidRDefault="007E4E0C" w:rsidP="00021B63">
            <w:pPr>
              <w:pStyle w:val="TAL"/>
              <w:rPr>
                <w:lang w:eastAsia="zh-CN"/>
              </w:rPr>
            </w:pPr>
            <w:r w:rsidRPr="00677A08">
              <w:rPr>
                <w:rFonts w:hint="eastAsia"/>
              </w:rPr>
              <w:t>SMS in MME</w:t>
            </w:r>
          </w:p>
          <w:p w14:paraId="6388BC4E" w14:textId="77777777" w:rsidR="007E4E0C" w:rsidRPr="00C139B4" w:rsidRDefault="007E4E0C" w:rsidP="00021B63">
            <w:pPr>
              <w:pStyle w:val="TAL"/>
              <w:rPr>
                <w:lang w:eastAsia="zh-CN"/>
              </w:rPr>
            </w:pPr>
          </w:p>
          <w:p w14:paraId="0FACF101" w14:textId="77777777" w:rsidR="007E4E0C" w:rsidRPr="00C139B4" w:rsidRDefault="007E4E0C" w:rsidP="00021B63">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78A65FB8" w14:textId="77777777" w:rsidR="007E4E0C" w:rsidRPr="00C139B4" w:rsidRDefault="007E4E0C" w:rsidP="00021B63">
            <w:pPr>
              <w:pStyle w:val="TAL"/>
              <w:rPr>
                <w:lang w:eastAsia="zh-CN"/>
              </w:rPr>
            </w:pPr>
          </w:p>
          <w:p w14:paraId="21B30411" w14:textId="77777777" w:rsidR="007E4E0C" w:rsidRPr="00C139B4" w:rsidRDefault="007E4E0C" w:rsidP="00021B63">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BAFBB24" w14:textId="77777777" w:rsidR="007E4E0C" w:rsidRPr="00C139B4" w:rsidRDefault="007E4E0C" w:rsidP="00021B63">
            <w:pPr>
              <w:pStyle w:val="TAL"/>
              <w:rPr>
                <w:lang w:eastAsia="zh-CN"/>
              </w:rPr>
            </w:pPr>
          </w:p>
          <w:p w14:paraId="4FAB5268" w14:textId="77777777" w:rsidR="007E4E0C" w:rsidRPr="00C139B4" w:rsidRDefault="007E4E0C" w:rsidP="00021B63">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7A854335" w14:textId="77777777" w:rsidR="007E4E0C" w:rsidRPr="00C139B4" w:rsidRDefault="007E4E0C" w:rsidP="00021B63">
            <w:pPr>
              <w:pStyle w:val="TAL"/>
              <w:rPr>
                <w:lang w:eastAsia="zh-CN"/>
              </w:rPr>
            </w:pPr>
          </w:p>
          <w:p w14:paraId="657049E1" w14:textId="77777777" w:rsidR="007E4E0C" w:rsidRPr="00C139B4" w:rsidRDefault="007E4E0C" w:rsidP="00021B63">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1FCF1FDF" w14:textId="77777777" w:rsidR="007E4E0C" w:rsidRPr="00C139B4" w:rsidRDefault="007E4E0C" w:rsidP="00021B63">
            <w:pPr>
              <w:pStyle w:val="TAL"/>
              <w:rPr>
                <w:lang w:eastAsia="zh-CN"/>
              </w:rPr>
            </w:pPr>
          </w:p>
          <w:p w14:paraId="68066D66" w14:textId="77777777" w:rsidR="007E4E0C" w:rsidRPr="00C139B4" w:rsidRDefault="007E4E0C" w:rsidP="00021B63">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599FD585" w14:textId="77777777" w:rsidR="007E4E0C" w:rsidRPr="00C139B4" w:rsidRDefault="007E4E0C" w:rsidP="00021B63">
            <w:pPr>
              <w:pStyle w:val="TAL"/>
            </w:pPr>
          </w:p>
        </w:tc>
      </w:tr>
      <w:tr w:rsidR="007E4E0C" w:rsidRPr="00C139B4" w14:paraId="6012A2DC" w14:textId="77777777" w:rsidTr="00021B63">
        <w:trPr>
          <w:cantSplit/>
          <w:jc w:val="center"/>
        </w:trPr>
        <w:tc>
          <w:tcPr>
            <w:tcW w:w="993" w:type="dxa"/>
          </w:tcPr>
          <w:p w14:paraId="1CE39B49" w14:textId="77777777" w:rsidR="007E4E0C" w:rsidRPr="00C139B4" w:rsidRDefault="007E4E0C" w:rsidP="00021B63">
            <w:pPr>
              <w:pStyle w:val="TAC"/>
              <w:rPr>
                <w:lang w:eastAsia="zh-CN"/>
              </w:rPr>
            </w:pPr>
            <w:r w:rsidRPr="00C139B4">
              <w:rPr>
                <w:rFonts w:hint="eastAsia"/>
                <w:lang w:eastAsia="zh-CN"/>
              </w:rPr>
              <w:t>1</w:t>
            </w:r>
          </w:p>
        </w:tc>
        <w:tc>
          <w:tcPr>
            <w:tcW w:w="2182" w:type="dxa"/>
          </w:tcPr>
          <w:p w14:paraId="62C8F46B" w14:textId="77777777" w:rsidR="007E4E0C" w:rsidRPr="00C139B4" w:rsidRDefault="007E4E0C" w:rsidP="00021B63">
            <w:pPr>
              <w:pStyle w:val="TAL"/>
            </w:pPr>
            <w:r w:rsidRPr="00C139B4">
              <w:rPr>
                <w:rFonts w:hint="eastAsia"/>
                <w:lang w:eastAsia="zh-CN"/>
              </w:rPr>
              <w:t>SMS in SGSN</w:t>
            </w:r>
          </w:p>
        </w:tc>
        <w:tc>
          <w:tcPr>
            <w:tcW w:w="639" w:type="dxa"/>
          </w:tcPr>
          <w:p w14:paraId="52558FDA" w14:textId="77777777" w:rsidR="007E4E0C" w:rsidRPr="00C139B4" w:rsidRDefault="007E4E0C" w:rsidP="00021B63">
            <w:pPr>
              <w:pStyle w:val="TAC"/>
            </w:pPr>
            <w:r w:rsidRPr="00C139B4">
              <w:rPr>
                <w:lang w:eastAsia="zh-CN"/>
              </w:rPr>
              <w:t>O</w:t>
            </w:r>
          </w:p>
        </w:tc>
        <w:tc>
          <w:tcPr>
            <w:tcW w:w="6521" w:type="dxa"/>
          </w:tcPr>
          <w:p w14:paraId="377C7603" w14:textId="77777777" w:rsidR="007E4E0C" w:rsidRPr="00C139B4" w:rsidRDefault="007E4E0C" w:rsidP="00021B63">
            <w:pPr>
              <w:pStyle w:val="TAL"/>
              <w:rPr>
                <w:lang w:eastAsia="zh-CN"/>
              </w:rPr>
            </w:pPr>
            <w:r w:rsidRPr="00677A08">
              <w:rPr>
                <w:rFonts w:hint="eastAsia"/>
              </w:rPr>
              <w:t>SMS in SGSN</w:t>
            </w:r>
          </w:p>
          <w:p w14:paraId="3CC8266F" w14:textId="77777777" w:rsidR="007E4E0C" w:rsidRPr="00C139B4" w:rsidRDefault="007E4E0C" w:rsidP="00021B63">
            <w:pPr>
              <w:pStyle w:val="TAL"/>
              <w:rPr>
                <w:lang w:eastAsia="zh-CN"/>
              </w:rPr>
            </w:pPr>
          </w:p>
          <w:p w14:paraId="657745E4" w14:textId="77777777" w:rsidR="007E4E0C" w:rsidRPr="00C139B4" w:rsidRDefault="007E4E0C" w:rsidP="00021B63">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2BC1264E" w14:textId="77777777" w:rsidR="007E4E0C" w:rsidRPr="00C139B4" w:rsidRDefault="007E4E0C" w:rsidP="00021B63">
            <w:pPr>
              <w:pStyle w:val="TAL"/>
              <w:rPr>
                <w:lang w:eastAsia="zh-CN"/>
              </w:rPr>
            </w:pPr>
          </w:p>
          <w:p w14:paraId="2BE73616" w14:textId="77777777" w:rsidR="007E4E0C" w:rsidRPr="00C139B4" w:rsidRDefault="007E4E0C" w:rsidP="00021B63">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7E4E0C" w:rsidRPr="00C139B4" w14:paraId="05C4DC8B" w14:textId="77777777" w:rsidTr="00021B63">
        <w:trPr>
          <w:cantSplit/>
          <w:jc w:val="center"/>
        </w:trPr>
        <w:tc>
          <w:tcPr>
            <w:tcW w:w="993" w:type="dxa"/>
          </w:tcPr>
          <w:p w14:paraId="45FECCF4" w14:textId="77777777" w:rsidR="007E4E0C" w:rsidRPr="00C139B4" w:rsidRDefault="007E4E0C" w:rsidP="00021B63">
            <w:pPr>
              <w:pStyle w:val="TAC"/>
              <w:rPr>
                <w:lang w:eastAsia="zh-CN"/>
              </w:rPr>
            </w:pPr>
            <w:r w:rsidRPr="00C139B4">
              <w:rPr>
                <w:rFonts w:hint="eastAsia"/>
                <w:lang w:eastAsia="zh-CN"/>
              </w:rPr>
              <w:t>2</w:t>
            </w:r>
          </w:p>
        </w:tc>
        <w:tc>
          <w:tcPr>
            <w:tcW w:w="2182" w:type="dxa"/>
          </w:tcPr>
          <w:p w14:paraId="5B099038" w14:textId="77777777" w:rsidR="007E4E0C" w:rsidRPr="00C139B4" w:rsidRDefault="007E4E0C" w:rsidP="00021B63">
            <w:pPr>
              <w:pStyle w:val="TAL"/>
              <w:rPr>
                <w:lang w:eastAsia="zh-CN"/>
              </w:rPr>
            </w:pPr>
            <w:r w:rsidRPr="00C139B4">
              <w:rPr>
                <w:lang w:eastAsia="zh-CN"/>
              </w:rPr>
              <w:t>Dia-</w:t>
            </w:r>
            <w:r w:rsidRPr="00C139B4">
              <w:rPr>
                <w:rFonts w:hint="eastAsia"/>
                <w:lang w:eastAsia="zh-CN"/>
              </w:rPr>
              <w:t>LCS-all-PrivExcep</w:t>
            </w:r>
          </w:p>
          <w:p w14:paraId="18EE9D8C" w14:textId="77777777" w:rsidR="007E4E0C" w:rsidRPr="00C139B4" w:rsidRDefault="007E4E0C" w:rsidP="00021B63">
            <w:pPr>
              <w:pStyle w:val="TAL"/>
              <w:rPr>
                <w:lang w:eastAsia="zh-CN"/>
              </w:rPr>
            </w:pPr>
            <w:r w:rsidRPr="00C139B4">
              <w:rPr>
                <w:lang w:eastAsia="zh-CN"/>
              </w:rPr>
              <w:t>(NOTE 1)</w:t>
            </w:r>
          </w:p>
        </w:tc>
        <w:tc>
          <w:tcPr>
            <w:tcW w:w="639" w:type="dxa"/>
          </w:tcPr>
          <w:p w14:paraId="151EB83D"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568EAE5C" w14:textId="77777777" w:rsidR="007E4E0C" w:rsidRPr="00C139B4" w:rsidRDefault="007E4E0C" w:rsidP="00021B63">
            <w:pPr>
              <w:pStyle w:val="TAL"/>
            </w:pPr>
            <w:r w:rsidRPr="00677A08">
              <w:rPr>
                <w:rFonts w:hint="eastAsia"/>
              </w:rPr>
              <w:t>A</w:t>
            </w:r>
            <w:r w:rsidRPr="00677A08">
              <w:t>ll LCS Privacy Exception Classes</w:t>
            </w:r>
          </w:p>
          <w:p w14:paraId="3AC3F416" w14:textId="77777777" w:rsidR="007E4E0C" w:rsidRPr="00C139B4" w:rsidRDefault="007E4E0C" w:rsidP="00021B63">
            <w:pPr>
              <w:pStyle w:val="TAL"/>
            </w:pPr>
          </w:p>
          <w:p w14:paraId="0A77C2B7"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2F75AE57"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0ADFA80" w14:textId="77777777" w:rsidR="007E4E0C" w:rsidRPr="00C139B4" w:rsidRDefault="007E4E0C" w:rsidP="00021B63">
            <w:pPr>
              <w:pStyle w:val="TAL"/>
              <w:rPr>
                <w:lang w:eastAsia="zh-CN"/>
              </w:rPr>
            </w:pPr>
          </w:p>
          <w:p w14:paraId="3D6FD17F" w14:textId="77777777" w:rsidR="007E4E0C" w:rsidRPr="00C139B4" w:rsidRDefault="007E4E0C" w:rsidP="00021B63">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510148A0" w14:textId="77777777" w:rsidTr="00021B63">
        <w:trPr>
          <w:cantSplit/>
          <w:jc w:val="center"/>
        </w:trPr>
        <w:tc>
          <w:tcPr>
            <w:tcW w:w="993" w:type="dxa"/>
          </w:tcPr>
          <w:p w14:paraId="6C4D6715" w14:textId="77777777" w:rsidR="007E4E0C" w:rsidRPr="00C139B4" w:rsidRDefault="007E4E0C" w:rsidP="00021B63">
            <w:pPr>
              <w:pStyle w:val="TAC"/>
              <w:rPr>
                <w:lang w:eastAsia="zh-CN"/>
              </w:rPr>
            </w:pPr>
            <w:r w:rsidRPr="00C139B4">
              <w:rPr>
                <w:lang w:eastAsia="zh-CN"/>
              </w:rPr>
              <w:t>3</w:t>
            </w:r>
          </w:p>
        </w:tc>
        <w:tc>
          <w:tcPr>
            <w:tcW w:w="2182" w:type="dxa"/>
          </w:tcPr>
          <w:p w14:paraId="70787F5F" w14:textId="77777777" w:rsidR="007E4E0C" w:rsidRPr="00C139B4" w:rsidRDefault="007E4E0C" w:rsidP="00021B63">
            <w:pPr>
              <w:pStyle w:val="TAL"/>
              <w:rPr>
                <w:lang w:eastAsia="zh-CN"/>
              </w:rPr>
            </w:pPr>
            <w:r w:rsidRPr="00C139B4">
              <w:rPr>
                <w:lang w:eastAsia="zh-CN"/>
              </w:rPr>
              <w:t>Dia-</w:t>
            </w:r>
            <w:r w:rsidRPr="00C139B4">
              <w:rPr>
                <w:rFonts w:hint="eastAsia"/>
                <w:lang w:eastAsia="zh-CN"/>
              </w:rPr>
              <w:t>LCS-Universal</w:t>
            </w:r>
          </w:p>
          <w:p w14:paraId="59BB4B55" w14:textId="77777777" w:rsidR="007E4E0C" w:rsidRPr="00C139B4" w:rsidRDefault="007E4E0C" w:rsidP="00021B63">
            <w:pPr>
              <w:pStyle w:val="TAL"/>
              <w:rPr>
                <w:lang w:eastAsia="zh-CN"/>
              </w:rPr>
            </w:pPr>
            <w:r w:rsidRPr="00C139B4">
              <w:rPr>
                <w:lang w:eastAsia="zh-CN"/>
              </w:rPr>
              <w:t>(NOTE 1)</w:t>
            </w:r>
          </w:p>
        </w:tc>
        <w:tc>
          <w:tcPr>
            <w:tcW w:w="639" w:type="dxa"/>
          </w:tcPr>
          <w:p w14:paraId="0145E468"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71582C2A" w14:textId="77777777" w:rsidR="007E4E0C" w:rsidRPr="00C139B4" w:rsidRDefault="007E4E0C" w:rsidP="00021B63">
            <w:pPr>
              <w:pStyle w:val="TAL"/>
              <w:rPr>
                <w:lang w:eastAsia="zh-CN"/>
              </w:rPr>
            </w:pPr>
            <w:r w:rsidRPr="00677A08">
              <w:rPr>
                <w:rFonts w:hint="eastAsia"/>
              </w:rPr>
              <w:t>A</w:t>
            </w:r>
            <w:r w:rsidRPr="00677A08">
              <w:t>llow location by any LCS client</w:t>
            </w:r>
          </w:p>
          <w:p w14:paraId="5EA344EA" w14:textId="77777777" w:rsidR="007E4E0C" w:rsidRPr="00C139B4" w:rsidRDefault="007E4E0C" w:rsidP="00021B63">
            <w:pPr>
              <w:pStyle w:val="TAL"/>
            </w:pPr>
          </w:p>
          <w:p w14:paraId="38979B8D"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2B374232"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1F34711" w14:textId="77777777" w:rsidR="007E4E0C" w:rsidRPr="00677A08" w:rsidRDefault="007E4E0C" w:rsidP="00021B63">
            <w:pPr>
              <w:pStyle w:val="TAL"/>
            </w:pPr>
          </w:p>
          <w:p w14:paraId="6CFA14EA" w14:textId="77777777" w:rsidR="007E4E0C" w:rsidRPr="00C139B4" w:rsidRDefault="007E4E0C" w:rsidP="00021B63">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0F1D61DB" w14:textId="77777777" w:rsidTr="00021B63">
        <w:trPr>
          <w:cantSplit/>
          <w:jc w:val="center"/>
        </w:trPr>
        <w:tc>
          <w:tcPr>
            <w:tcW w:w="993" w:type="dxa"/>
          </w:tcPr>
          <w:p w14:paraId="394BF705" w14:textId="77777777" w:rsidR="007E4E0C" w:rsidRPr="00C139B4" w:rsidRDefault="007E4E0C" w:rsidP="00021B63">
            <w:pPr>
              <w:pStyle w:val="TAC"/>
              <w:rPr>
                <w:lang w:eastAsia="zh-CN"/>
              </w:rPr>
            </w:pPr>
            <w:r w:rsidRPr="00C139B4">
              <w:rPr>
                <w:rFonts w:hint="eastAsia"/>
                <w:lang w:eastAsia="zh-CN"/>
              </w:rPr>
              <w:t>4</w:t>
            </w:r>
          </w:p>
        </w:tc>
        <w:tc>
          <w:tcPr>
            <w:tcW w:w="2182" w:type="dxa"/>
          </w:tcPr>
          <w:p w14:paraId="32504CF0" w14:textId="77777777" w:rsidR="007E4E0C" w:rsidRPr="00C139B4" w:rsidRDefault="007E4E0C" w:rsidP="00021B63">
            <w:pPr>
              <w:pStyle w:val="TAL"/>
              <w:rPr>
                <w:lang w:eastAsia="zh-CN"/>
              </w:rPr>
            </w:pPr>
            <w:r w:rsidRPr="00C139B4">
              <w:rPr>
                <w:lang w:eastAsia="zh-CN"/>
              </w:rPr>
              <w:t>Dia-</w:t>
            </w:r>
            <w:r w:rsidRPr="00C139B4">
              <w:rPr>
                <w:rFonts w:hint="eastAsia"/>
                <w:lang w:eastAsia="zh-CN"/>
              </w:rPr>
              <w:t>LCS-CallSessionRelated</w:t>
            </w:r>
          </w:p>
          <w:p w14:paraId="4DA47006" w14:textId="77777777" w:rsidR="007E4E0C" w:rsidRPr="00C139B4" w:rsidRDefault="007E4E0C" w:rsidP="00021B63">
            <w:pPr>
              <w:pStyle w:val="TAL"/>
              <w:rPr>
                <w:lang w:eastAsia="zh-CN"/>
              </w:rPr>
            </w:pPr>
            <w:r w:rsidRPr="00C139B4">
              <w:rPr>
                <w:lang w:eastAsia="zh-CN"/>
              </w:rPr>
              <w:t>(NOTE 1)</w:t>
            </w:r>
          </w:p>
        </w:tc>
        <w:tc>
          <w:tcPr>
            <w:tcW w:w="639" w:type="dxa"/>
          </w:tcPr>
          <w:p w14:paraId="386A720B"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66A5DDFF" w14:textId="77777777" w:rsidR="007E4E0C" w:rsidRPr="00C139B4" w:rsidRDefault="007E4E0C" w:rsidP="00021B63">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4425CDA" w14:textId="77777777" w:rsidR="007E4E0C" w:rsidRPr="00C139B4" w:rsidRDefault="007E4E0C" w:rsidP="00021B63">
            <w:pPr>
              <w:pStyle w:val="TAL"/>
            </w:pPr>
          </w:p>
          <w:p w14:paraId="00F0C92D"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30627CBE"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D58641C" w14:textId="77777777" w:rsidR="007E4E0C" w:rsidRPr="00677A08" w:rsidRDefault="007E4E0C" w:rsidP="00021B63">
            <w:pPr>
              <w:pStyle w:val="TAL"/>
            </w:pPr>
          </w:p>
          <w:p w14:paraId="53055868" w14:textId="77777777" w:rsidR="007E4E0C" w:rsidRPr="00C139B4" w:rsidRDefault="007E4E0C" w:rsidP="00021B63">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440B8F7C" w14:textId="77777777" w:rsidTr="00021B63">
        <w:trPr>
          <w:cantSplit/>
          <w:jc w:val="center"/>
        </w:trPr>
        <w:tc>
          <w:tcPr>
            <w:tcW w:w="993" w:type="dxa"/>
          </w:tcPr>
          <w:p w14:paraId="753FBA64" w14:textId="77777777" w:rsidR="007E4E0C" w:rsidRPr="00C139B4" w:rsidRDefault="007E4E0C" w:rsidP="00021B63">
            <w:pPr>
              <w:pStyle w:val="TAC"/>
              <w:rPr>
                <w:lang w:eastAsia="zh-CN"/>
              </w:rPr>
            </w:pPr>
            <w:r w:rsidRPr="00C139B4">
              <w:rPr>
                <w:rFonts w:hint="eastAsia"/>
                <w:lang w:eastAsia="zh-CN"/>
              </w:rPr>
              <w:t>5</w:t>
            </w:r>
          </w:p>
        </w:tc>
        <w:tc>
          <w:tcPr>
            <w:tcW w:w="2182" w:type="dxa"/>
          </w:tcPr>
          <w:p w14:paraId="28DE7222" w14:textId="77777777" w:rsidR="007E4E0C" w:rsidRPr="00C139B4" w:rsidRDefault="007E4E0C" w:rsidP="00021B63">
            <w:pPr>
              <w:pStyle w:val="TAL"/>
              <w:rPr>
                <w:lang w:eastAsia="zh-CN"/>
              </w:rPr>
            </w:pPr>
            <w:r w:rsidRPr="00C139B4">
              <w:rPr>
                <w:lang w:eastAsia="zh-CN"/>
              </w:rPr>
              <w:t>Dia-</w:t>
            </w:r>
            <w:r w:rsidRPr="00C139B4">
              <w:rPr>
                <w:rFonts w:hint="eastAsia"/>
                <w:lang w:eastAsia="zh-CN"/>
              </w:rPr>
              <w:t>LCS-CallSessionUnrelated</w:t>
            </w:r>
          </w:p>
          <w:p w14:paraId="78CD5A17" w14:textId="77777777" w:rsidR="007E4E0C" w:rsidRPr="00C139B4" w:rsidRDefault="007E4E0C" w:rsidP="00021B63">
            <w:pPr>
              <w:pStyle w:val="TAL"/>
              <w:rPr>
                <w:lang w:eastAsia="zh-CN"/>
              </w:rPr>
            </w:pPr>
            <w:r w:rsidRPr="00C139B4">
              <w:rPr>
                <w:lang w:eastAsia="zh-CN"/>
              </w:rPr>
              <w:t>(NOTE 1)</w:t>
            </w:r>
          </w:p>
        </w:tc>
        <w:tc>
          <w:tcPr>
            <w:tcW w:w="639" w:type="dxa"/>
          </w:tcPr>
          <w:p w14:paraId="79061917"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79FD878E" w14:textId="77777777" w:rsidR="007E4E0C" w:rsidRPr="00C139B4" w:rsidRDefault="007E4E0C" w:rsidP="00021B63">
            <w:pPr>
              <w:pStyle w:val="TAL"/>
              <w:rPr>
                <w:lang w:eastAsia="zh-CN"/>
              </w:rPr>
            </w:pPr>
            <w:r w:rsidRPr="00677A08">
              <w:rPr>
                <w:rFonts w:hint="eastAsia"/>
              </w:rPr>
              <w:t>A</w:t>
            </w:r>
            <w:r w:rsidRPr="00677A08">
              <w:t>llow location by designated external value added LCS clients</w:t>
            </w:r>
          </w:p>
          <w:p w14:paraId="0E464AB3" w14:textId="77777777" w:rsidR="007E4E0C" w:rsidRPr="00C139B4" w:rsidRDefault="007E4E0C" w:rsidP="00021B63">
            <w:pPr>
              <w:pStyle w:val="TAL"/>
            </w:pPr>
          </w:p>
          <w:p w14:paraId="39AC6F19"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272EE328"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CCD3D89" w14:textId="77777777" w:rsidR="007E4E0C" w:rsidRPr="00677A08" w:rsidRDefault="007E4E0C" w:rsidP="00021B63">
            <w:pPr>
              <w:pStyle w:val="TAL"/>
            </w:pPr>
          </w:p>
          <w:p w14:paraId="78BE9FF6" w14:textId="77777777" w:rsidR="007E4E0C" w:rsidRPr="00C139B4" w:rsidRDefault="007E4E0C" w:rsidP="00021B63">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2E4EF167" w14:textId="77777777" w:rsidTr="00021B63">
        <w:trPr>
          <w:cantSplit/>
          <w:jc w:val="center"/>
        </w:trPr>
        <w:tc>
          <w:tcPr>
            <w:tcW w:w="993" w:type="dxa"/>
          </w:tcPr>
          <w:p w14:paraId="0A8C7047" w14:textId="77777777" w:rsidR="007E4E0C" w:rsidRPr="00C139B4" w:rsidRDefault="007E4E0C" w:rsidP="00021B63">
            <w:pPr>
              <w:pStyle w:val="TAC"/>
              <w:rPr>
                <w:lang w:eastAsia="zh-CN"/>
              </w:rPr>
            </w:pPr>
            <w:r w:rsidRPr="00C139B4">
              <w:rPr>
                <w:rFonts w:hint="eastAsia"/>
                <w:lang w:eastAsia="zh-CN"/>
              </w:rPr>
              <w:lastRenderedPageBreak/>
              <w:t>6</w:t>
            </w:r>
          </w:p>
        </w:tc>
        <w:tc>
          <w:tcPr>
            <w:tcW w:w="2182" w:type="dxa"/>
          </w:tcPr>
          <w:p w14:paraId="48BBFA4E" w14:textId="77777777" w:rsidR="007E4E0C" w:rsidRPr="00C139B4" w:rsidRDefault="007E4E0C" w:rsidP="00021B63">
            <w:pPr>
              <w:pStyle w:val="TAL"/>
              <w:rPr>
                <w:lang w:eastAsia="zh-CN"/>
              </w:rPr>
            </w:pPr>
            <w:r w:rsidRPr="00C139B4">
              <w:rPr>
                <w:lang w:eastAsia="zh-CN"/>
              </w:rPr>
              <w:t>Dia-</w:t>
            </w:r>
            <w:r w:rsidRPr="00C139B4">
              <w:rPr>
                <w:rFonts w:hint="eastAsia"/>
                <w:lang w:eastAsia="zh-CN"/>
              </w:rPr>
              <w:t>LCS-PLMNOperator</w:t>
            </w:r>
          </w:p>
          <w:p w14:paraId="6E7E6A1C" w14:textId="77777777" w:rsidR="007E4E0C" w:rsidRPr="00C139B4" w:rsidRDefault="007E4E0C" w:rsidP="00021B63">
            <w:pPr>
              <w:pStyle w:val="TAL"/>
            </w:pPr>
            <w:r w:rsidRPr="00C139B4">
              <w:rPr>
                <w:lang w:eastAsia="zh-CN"/>
              </w:rPr>
              <w:t>(NOTE 1)</w:t>
            </w:r>
          </w:p>
        </w:tc>
        <w:tc>
          <w:tcPr>
            <w:tcW w:w="639" w:type="dxa"/>
          </w:tcPr>
          <w:p w14:paraId="02B9A3F8" w14:textId="77777777" w:rsidR="007E4E0C" w:rsidRPr="00C139B4" w:rsidRDefault="007E4E0C" w:rsidP="00021B63">
            <w:pPr>
              <w:pStyle w:val="TAC"/>
            </w:pPr>
            <w:r w:rsidRPr="00C139B4">
              <w:rPr>
                <w:rFonts w:hint="eastAsia"/>
                <w:lang w:eastAsia="zh-CN"/>
              </w:rPr>
              <w:t>O</w:t>
            </w:r>
          </w:p>
        </w:tc>
        <w:tc>
          <w:tcPr>
            <w:tcW w:w="6521" w:type="dxa"/>
          </w:tcPr>
          <w:p w14:paraId="26D414DF" w14:textId="77777777" w:rsidR="007E4E0C" w:rsidRPr="00C139B4" w:rsidRDefault="007E4E0C" w:rsidP="00021B63">
            <w:pPr>
              <w:pStyle w:val="TAL"/>
              <w:rPr>
                <w:lang w:eastAsia="zh-CN"/>
              </w:rPr>
            </w:pPr>
            <w:r w:rsidRPr="00677A08">
              <w:rPr>
                <w:rFonts w:hint="eastAsia"/>
              </w:rPr>
              <w:t>A</w:t>
            </w:r>
            <w:r w:rsidRPr="00677A08">
              <w:t>llow location by designated PLMN operator LCS clients</w:t>
            </w:r>
          </w:p>
          <w:p w14:paraId="31317632" w14:textId="77777777" w:rsidR="007E4E0C" w:rsidRPr="00C139B4" w:rsidRDefault="007E4E0C" w:rsidP="00021B63">
            <w:pPr>
              <w:pStyle w:val="TAL"/>
            </w:pPr>
          </w:p>
          <w:p w14:paraId="51903C12"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255D6B90"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BF431CE" w14:textId="77777777" w:rsidR="007E4E0C" w:rsidRPr="00677A08" w:rsidRDefault="007E4E0C" w:rsidP="00021B63">
            <w:pPr>
              <w:pStyle w:val="TAL"/>
            </w:pPr>
          </w:p>
          <w:p w14:paraId="3227720B"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3CADC35A" w14:textId="77777777" w:rsidTr="00021B63">
        <w:trPr>
          <w:cantSplit/>
          <w:jc w:val="center"/>
        </w:trPr>
        <w:tc>
          <w:tcPr>
            <w:tcW w:w="993" w:type="dxa"/>
          </w:tcPr>
          <w:p w14:paraId="258FDB5B" w14:textId="77777777" w:rsidR="007E4E0C" w:rsidRPr="00C139B4" w:rsidRDefault="007E4E0C" w:rsidP="00021B63">
            <w:pPr>
              <w:pStyle w:val="TAC"/>
              <w:rPr>
                <w:lang w:eastAsia="zh-CN"/>
              </w:rPr>
            </w:pPr>
            <w:r w:rsidRPr="00C139B4">
              <w:rPr>
                <w:rFonts w:hint="eastAsia"/>
                <w:lang w:eastAsia="zh-CN"/>
              </w:rPr>
              <w:t>7</w:t>
            </w:r>
          </w:p>
        </w:tc>
        <w:tc>
          <w:tcPr>
            <w:tcW w:w="2182" w:type="dxa"/>
          </w:tcPr>
          <w:p w14:paraId="1ADEEADB" w14:textId="77777777" w:rsidR="007E4E0C" w:rsidRPr="00C139B4" w:rsidRDefault="007E4E0C" w:rsidP="00021B63">
            <w:pPr>
              <w:pStyle w:val="TAL"/>
              <w:rPr>
                <w:lang w:eastAsia="zh-CN"/>
              </w:rPr>
            </w:pPr>
            <w:r w:rsidRPr="00C139B4">
              <w:rPr>
                <w:lang w:eastAsia="zh-CN"/>
              </w:rPr>
              <w:t>Dia-</w:t>
            </w:r>
            <w:r w:rsidRPr="00C139B4">
              <w:rPr>
                <w:rFonts w:hint="eastAsia"/>
                <w:lang w:eastAsia="zh-CN"/>
              </w:rPr>
              <w:t>LCS-ServiceType</w:t>
            </w:r>
          </w:p>
          <w:p w14:paraId="74E4A142" w14:textId="77777777" w:rsidR="007E4E0C" w:rsidRPr="00C139B4" w:rsidRDefault="007E4E0C" w:rsidP="00021B63">
            <w:pPr>
              <w:pStyle w:val="TAL"/>
            </w:pPr>
            <w:r w:rsidRPr="00C139B4">
              <w:rPr>
                <w:lang w:eastAsia="zh-CN"/>
              </w:rPr>
              <w:t>(NOTE 1)</w:t>
            </w:r>
          </w:p>
        </w:tc>
        <w:tc>
          <w:tcPr>
            <w:tcW w:w="639" w:type="dxa"/>
          </w:tcPr>
          <w:p w14:paraId="020B48AE" w14:textId="77777777" w:rsidR="007E4E0C" w:rsidRPr="00C139B4" w:rsidRDefault="007E4E0C" w:rsidP="00021B63">
            <w:pPr>
              <w:pStyle w:val="TAC"/>
            </w:pPr>
            <w:r w:rsidRPr="00C139B4">
              <w:rPr>
                <w:rFonts w:hint="eastAsia"/>
                <w:lang w:eastAsia="zh-CN"/>
              </w:rPr>
              <w:t>O</w:t>
            </w:r>
          </w:p>
        </w:tc>
        <w:tc>
          <w:tcPr>
            <w:tcW w:w="6521" w:type="dxa"/>
          </w:tcPr>
          <w:p w14:paraId="05EFFDAD" w14:textId="77777777" w:rsidR="007E4E0C" w:rsidRPr="00C139B4" w:rsidRDefault="007E4E0C" w:rsidP="00021B63">
            <w:pPr>
              <w:pStyle w:val="TAL"/>
              <w:rPr>
                <w:lang w:eastAsia="zh-CN"/>
              </w:rPr>
            </w:pPr>
            <w:r w:rsidRPr="00677A08">
              <w:rPr>
                <w:rFonts w:hint="eastAsia"/>
              </w:rPr>
              <w:t>A</w:t>
            </w:r>
            <w:r w:rsidRPr="00677A08">
              <w:t>llow location by LCS clients of a designated LCS service type</w:t>
            </w:r>
          </w:p>
          <w:p w14:paraId="62E38DBF" w14:textId="77777777" w:rsidR="007E4E0C" w:rsidRPr="00C139B4" w:rsidRDefault="007E4E0C" w:rsidP="00021B63">
            <w:pPr>
              <w:pStyle w:val="TAL"/>
            </w:pPr>
          </w:p>
          <w:p w14:paraId="4EC1B630"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787729DF"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8E596F" w14:textId="77777777" w:rsidR="007E4E0C" w:rsidRPr="00C139B4" w:rsidRDefault="007E4E0C" w:rsidP="00021B63">
            <w:pPr>
              <w:pStyle w:val="TAL"/>
              <w:rPr>
                <w:lang w:eastAsia="zh-CN"/>
              </w:rPr>
            </w:pPr>
          </w:p>
          <w:p w14:paraId="0609AFE6"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42797B71" w14:textId="77777777" w:rsidTr="00021B63">
        <w:trPr>
          <w:cantSplit/>
          <w:jc w:val="center"/>
        </w:trPr>
        <w:tc>
          <w:tcPr>
            <w:tcW w:w="993" w:type="dxa"/>
          </w:tcPr>
          <w:p w14:paraId="712C2165" w14:textId="77777777" w:rsidR="007E4E0C" w:rsidRPr="00C139B4" w:rsidRDefault="007E4E0C" w:rsidP="00021B63">
            <w:pPr>
              <w:pStyle w:val="TAC"/>
              <w:rPr>
                <w:lang w:eastAsia="zh-CN"/>
              </w:rPr>
            </w:pPr>
            <w:r w:rsidRPr="00C139B4">
              <w:rPr>
                <w:rFonts w:hint="eastAsia"/>
                <w:lang w:eastAsia="zh-CN"/>
              </w:rPr>
              <w:t>8</w:t>
            </w:r>
          </w:p>
        </w:tc>
        <w:tc>
          <w:tcPr>
            <w:tcW w:w="2182" w:type="dxa"/>
          </w:tcPr>
          <w:p w14:paraId="450A0764" w14:textId="77777777" w:rsidR="007E4E0C" w:rsidRPr="00C139B4" w:rsidRDefault="007E4E0C" w:rsidP="00021B63">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2CCA7028" w14:textId="77777777" w:rsidR="007E4E0C" w:rsidRPr="00C139B4" w:rsidRDefault="007E4E0C" w:rsidP="00021B63">
            <w:pPr>
              <w:pStyle w:val="TAL"/>
            </w:pPr>
            <w:r w:rsidRPr="00C139B4">
              <w:rPr>
                <w:lang w:eastAsia="zh-CN"/>
              </w:rPr>
              <w:t>(NOTE 1)</w:t>
            </w:r>
          </w:p>
        </w:tc>
        <w:tc>
          <w:tcPr>
            <w:tcW w:w="639" w:type="dxa"/>
          </w:tcPr>
          <w:p w14:paraId="6D3D666D" w14:textId="77777777" w:rsidR="007E4E0C" w:rsidRPr="00C139B4" w:rsidRDefault="007E4E0C" w:rsidP="00021B63">
            <w:pPr>
              <w:pStyle w:val="TAC"/>
            </w:pPr>
            <w:r w:rsidRPr="00C139B4">
              <w:rPr>
                <w:rFonts w:hint="eastAsia"/>
                <w:lang w:eastAsia="zh-CN"/>
              </w:rPr>
              <w:t>O</w:t>
            </w:r>
          </w:p>
        </w:tc>
        <w:tc>
          <w:tcPr>
            <w:tcW w:w="6521" w:type="dxa"/>
          </w:tcPr>
          <w:p w14:paraId="678F50C4" w14:textId="77777777" w:rsidR="007E4E0C" w:rsidRPr="00C139B4" w:rsidRDefault="007E4E0C" w:rsidP="00021B63">
            <w:pPr>
              <w:pStyle w:val="TAL"/>
              <w:rPr>
                <w:lang w:eastAsia="zh-CN"/>
              </w:rPr>
            </w:pPr>
            <w:r w:rsidRPr="00677A08">
              <w:rPr>
                <w:rFonts w:hint="eastAsia"/>
              </w:rPr>
              <w:t>A</w:t>
            </w:r>
            <w:r w:rsidRPr="00677A08">
              <w:t>ll Mobile Originating Location Request Classes</w:t>
            </w:r>
          </w:p>
          <w:p w14:paraId="001A6213" w14:textId="77777777" w:rsidR="007E4E0C" w:rsidRPr="00C139B4" w:rsidRDefault="007E4E0C" w:rsidP="00021B63">
            <w:pPr>
              <w:pStyle w:val="TAL"/>
            </w:pPr>
          </w:p>
          <w:p w14:paraId="0F31117A"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68782CFE"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562F2E8" w14:textId="77777777" w:rsidR="007E4E0C" w:rsidRPr="00677A08" w:rsidRDefault="007E4E0C" w:rsidP="00021B63">
            <w:pPr>
              <w:pStyle w:val="TAL"/>
            </w:pPr>
          </w:p>
          <w:p w14:paraId="200D8A25"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6B7782ED" w14:textId="77777777" w:rsidTr="00021B63">
        <w:trPr>
          <w:cantSplit/>
          <w:jc w:val="center"/>
        </w:trPr>
        <w:tc>
          <w:tcPr>
            <w:tcW w:w="993" w:type="dxa"/>
          </w:tcPr>
          <w:p w14:paraId="49817B43" w14:textId="77777777" w:rsidR="007E4E0C" w:rsidRPr="00C139B4" w:rsidRDefault="007E4E0C" w:rsidP="00021B63">
            <w:pPr>
              <w:pStyle w:val="TAC"/>
              <w:rPr>
                <w:lang w:eastAsia="zh-CN"/>
              </w:rPr>
            </w:pPr>
            <w:r w:rsidRPr="00C139B4">
              <w:rPr>
                <w:rFonts w:hint="eastAsia"/>
                <w:lang w:eastAsia="zh-CN"/>
              </w:rPr>
              <w:t>9</w:t>
            </w:r>
          </w:p>
        </w:tc>
        <w:tc>
          <w:tcPr>
            <w:tcW w:w="2182" w:type="dxa"/>
          </w:tcPr>
          <w:p w14:paraId="076291AF" w14:textId="77777777" w:rsidR="007E4E0C" w:rsidRPr="00C139B4" w:rsidRDefault="007E4E0C" w:rsidP="00021B63">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6B7B9FF8" w14:textId="77777777" w:rsidR="007E4E0C" w:rsidRPr="00C139B4" w:rsidRDefault="007E4E0C" w:rsidP="00021B63">
            <w:pPr>
              <w:pStyle w:val="TAL"/>
            </w:pPr>
            <w:r w:rsidRPr="00C139B4">
              <w:rPr>
                <w:lang w:eastAsia="zh-CN"/>
              </w:rPr>
              <w:t>(NOTE 1)</w:t>
            </w:r>
          </w:p>
        </w:tc>
        <w:tc>
          <w:tcPr>
            <w:tcW w:w="639" w:type="dxa"/>
          </w:tcPr>
          <w:p w14:paraId="00B4CC2F" w14:textId="77777777" w:rsidR="007E4E0C" w:rsidRPr="00C139B4" w:rsidRDefault="007E4E0C" w:rsidP="00021B63">
            <w:pPr>
              <w:pStyle w:val="TAC"/>
            </w:pPr>
            <w:r w:rsidRPr="00C139B4">
              <w:rPr>
                <w:rFonts w:hint="eastAsia"/>
                <w:lang w:eastAsia="zh-CN"/>
              </w:rPr>
              <w:t>O</w:t>
            </w:r>
          </w:p>
        </w:tc>
        <w:tc>
          <w:tcPr>
            <w:tcW w:w="6521" w:type="dxa"/>
          </w:tcPr>
          <w:p w14:paraId="3309C785" w14:textId="77777777" w:rsidR="007E4E0C" w:rsidRPr="00C139B4" w:rsidRDefault="007E4E0C" w:rsidP="00021B63">
            <w:pPr>
              <w:pStyle w:val="TAL"/>
              <w:rPr>
                <w:lang w:eastAsia="zh-CN"/>
              </w:rPr>
            </w:pPr>
            <w:r w:rsidRPr="00677A08">
              <w:rPr>
                <w:rFonts w:hint="eastAsia"/>
              </w:rPr>
              <w:t>A</w:t>
            </w:r>
            <w:r w:rsidRPr="00677A08">
              <w:t>llow an MS to request its own location</w:t>
            </w:r>
          </w:p>
          <w:p w14:paraId="193805BF" w14:textId="77777777" w:rsidR="007E4E0C" w:rsidRPr="00C139B4" w:rsidRDefault="007E4E0C" w:rsidP="00021B63">
            <w:pPr>
              <w:pStyle w:val="TAL"/>
            </w:pPr>
          </w:p>
          <w:p w14:paraId="154139DB"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02555101"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E11454E" w14:textId="77777777" w:rsidR="007E4E0C" w:rsidRPr="00677A08" w:rsidRDefault="007E4E0C" w:rsidP="00021B63">
            <w:pPr>
              <w:pStyle w:val="TAL"/>
            </w:pPr>
          </w:p>
          <w:p w14:paraId="179C8A6F"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6B477332" w14:textId="77777777" w:rsidTr="00021B63">
        <w:trPr>
          <w:cantSplit/>
          <w:jc w:val="center"/>
        </w:trPr>
        <w:tc>
          <w:tcPr>
            <w:tcW w:w="993" w:type="dxa"/>
          </w:tcPr>
          <w:p w14:paraId="62E6A1F0" w14:textId="77777777" w:rsidR="007E4E0C" w:rsidRPr="00C139B4" w:rsidRDefault="007E4E0C" w:rsidP="00021B63">
            <w:pPr>
              <w:pStyle w:val="TAC"/>
              <w:rPr>
                <w:lang w:eastAsia="zh-CN"/>
              </w:rPr>
            </w:pPr>
            <w:r w:rsidRPr="00C139B4">
              <w:rPr>
                <w:rFonts w:hint="eastAsia"/>
                <w:lang w:eastAsia="zh-CN"/>
              </w:rPr>
              <w:t>10</w:t>
            </w:r>
          </w:p>
        </w:tc>
        <w:tc>
          <w:tcPr>
            <w:tcW w:w="2182" w:type="dxa"/>
          </w:tcPr>
          <w:p w14:paraId="44DF62B5" w14:textId="77777777" w:rsidR="007E4E0C" w:rsidRPr="00C139B4" w:rsidRDefault="007E4E0C" w:rsidP="00021B63">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48DA9085" w14:textId="77777777" w:rsidR="007E4E0C" w:rsidRPr="00C139B4" w:rsidRDefault="007E4E0C" w:rsidP="00021B63">
            <w:pPr>
              <w:pStyle w:val="TAL"/>
            </w:pPr>
            <w:r w:rsidRPr="00C139B4">
              <w:rPr>
                <w:lang w:eastAsia="zh-CN"/>
              </w:rPr>
              <w:t>(NOTE 1)</w:t>
            </w:r>
          </w:p>
        </w:tc>
        <w:tc>
          <w:tcPr>
            <w:tcW w:w="639" w:type="dxa"/>
          </w:tcPr>
          <w:p w14:paraId="03E72532" w14:textId="77777777" w:rsidR="007E4E0C" w:rsidRPr="00C139B4" w:rsidRDefault="007E4E0C" w:rsidP="00021B63">
            <w:pPr>
              <w:pStyle w:val="TAC"/>
            </w:pPr>
            <w:r w:rsidRPr="00C139B4">
              <w:rPr>
                <w:rFonts w:hint="eastAsia"/>
                <w:lang w:eastAsia="zh-CN"/>
              </w:rPr>
              <w:t>O</w:t>
            </w:r>
          </w:p>
        </w:tc>
        <w:tc>
          <w:tcPr>
            <w:tcW w:w="6521" w:type="dxa"/>
          </w:tcPr>
          <w:p w14:paraId="558AB1B3" w14:textId="77777777" w:rsidR="007E4E0C" w:rsidRPr="00C139B4" w:rsidRDefault="007E4E0C" w:rsidP="00021B63">
            <w:pPr>
              <w:pStyle w:val="TAL"/>
              <w:rPr>
                <w:lang w:eastAsia="zh-CN"/>
              </w:rPr>
            </w:pPr>
            <w:r w:rsidRPr="00677A08">
              <w:rPr>
                <w:rFonts w:hint="eastAsia"/>
              </w:rPr>
              <w:t>A</w:t>
            </w:r>
            <w:r w:rsidRPr="00677A08">
              <w:t>llow an MS to perform self location without interaction with the PLMN</w:t>
            </w:r>
          </w:p>
          <w:p w14:paraId="44D00541" w14:textId="77777777" w:rsidR="007E4E0C" w:rsidRPr="00C139B4" w:rsidRDefault="007E4E0C" w:rsidP="00021B63">
            <w:pPr>
              <w:pStyle w:val="TAL"/>
            </w:pPr>
          </w:p>
          <w:p w14:paraId="7B6677A9"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25098190"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BC2BD4" w14:textId="77777777" w:rsidR="007E4E0C" w:rsidRPr="00677A08" w:rsidRDefault="007E4E0C" w:rsidP="00021B63">
            <w:pPr>
              <w:pStyle w:val="TAL"/>
            </w:pPr>
          </w:p>
          <w:p w14:paraId="65EA5EE5"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10AF1323" w14:textId="77777777" w:rsidTr="00021B63">
        <w:trPr>
          <w:cantSplit/>
          <w:jc w:val="center"/>
        </w:trPr>
        <w:tc>
          <w:tcPr>
            <w:tcW w:w="993" w:type="dxa"/>
          </w:tcPr>
          <w:p w14:paraId="2F1B369B" w14:textId="77777777" w:rsidR="007E4E0C" w:rsidRPr="00C139B4" w:rsidRDefault="007E4E0C" w:rsidP="00021B63">
            <w:pPr>
              <w:pStyle w:val="TAC"/>
              <w:rPr>
                <w:lang w:eastAsia="zh-CN"/>
              </w:rPr>
            </w:pPr>
            <w:r w:rsidRPr="00C139B4">
              <w:rPr>
                <w:rFonts w:hint="eastAsia"/>
                <w:lang w:eastAsia="zh-CN"/>
              </w:rPr>
              <w:t>11</w:t>
            </w:r>
          </w:p>
        </w:tc>
        <w:tc>
          <w:tcPr>
            <w:tcW w:w="2182" w:type="dxa"/>
          </w:tcPr>
          <w:p w14:paraId="420AB273" w14:textId="77777777" w:rsidR="007E4E0C" w:rsidRPr="00C139B4" w:rsidRDefault="007E4E0C" w:rsidP="00021B63">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2F6CACF6" w14:textId="77777777" w:rsidR="007E4E0C" w:rsidRPr="00C139B4" w:rsidRDefault="007E4E0C" w:rsidP="00021B63">
            <w:pPr>
              <w:pStyle w:val="TAL"/>
            </w:pPr>
            <w:r w:rsidRPr="00C139B4">
              <w:rPr>
                <w:lang w:eastAsia="zh-CN"/>
              </w:rPr>
              <w:t>(NOTE 1)</w:t>
            </w:r>
          </w:p>
        </w:tc>
        <w:tc>
          <w:tcPr>
            <w:tcW w:w="639" w:type="dxa"/>
          </w:tcPr>
          <w:p w14:paraId="77342245" w14:textId="77777777" w:rsidR="007E4E0C" w:rsidRPr="00C139B4" w:rsidRDefault="007E4E0C" w:rsidP="00021B63">
            <w:pPr>
              <w:pStyle w:val="TAC"/>
            </w:pPr>
            <w:r w:rsidRPr="00C139B4">
              <w:rPr>
                <w:rFonts w:hint="eastAsia"/>
                <w:lang w:eastAsia="zh-CN"/>
              </w:rPr>
              <w:t>O</w:t>
            </w:r>
          </w:p>
        </w:tc>
        <w:tc>
          <w:tcPr>
            <w:tcW w:w="6521" w:type="dxa"/>
          </w:tcPr>
          <w:p w14:paraId="2613A728" w14:textId="77777777" w:rsidR="007E4E0C" w:rsidRPr="00C139B4" w:rsidRDefault="007E4E0C" w:rsidP="00021B63">
            <w:pPr>
              <w:pStyle w:val="TAL"/>
              <w:rPr>
                <w:lang w:eastAsia="zh-CN"/>
              </w:rPr>
            </w:pPr>
            <w:r w:rsidRPr="00677A08">
              <w:rPr>
                <w:rFonts w:hint="eastAsia"/>
              </w:rPr>
              <w:t>A</w:t>
            </w:r>
            <w:r w:rsidRPr="00677A08">
              <w:t>llow an MS to request transfer of its location to another LCS client</w:t>
            </w:r>
          </w:p>
          <w:p w14:paraId="5B006732" w14:textId="77777777" w:rsidR="007E4E0C" w:rsidRPr="00C139B4" w:rsidRDefault="007E4E0C" w:rsidP="00021B63">
            <w:pPr>
              <w:pStyle w:val="TAL"/>
            </w:pPr>
          </w:p>
          <w:p w14:paraId="3983D5D0" w14:textId="77777777" w:rsidR="007E4E0C" w:rsidRPr="00C139B4" w:rsidRDefault="007E4E0C" w:rsidP="00021B63">
            <w:pPr>
              <w:pStyle w:val="TAL"/>
              <w:rPr>
                <w:lang w:eastAsia="zh-CN"/>
              </w:rPr>
            </w:pPr>
            <w:r w:rsidRPr="00677A08">
              <w:t>This feature is applicable for the ULR/ULA and IDR/IDA command pairs over the S6d interface, when the SGSN supports Diameter based Lgd interface.</w:t>
            </w:r>
          </w:p>
          <w:p w14:paraId="11AE4E94"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093837" w14:textId="77777777" w:rsidR="007E4E0C" w:rsidRPr="00C139B4" w:rsidRDefault="007E4E0C" w:rsidP="00021B63">
            <w:pPr>
              <w:pStyle w:val="TAL"/>
              <w:rPr>
                <w:lang w:eastAsia="zh-CN"/>
              </w:rPr>
            </w:pPr>
          </w:p>
          <w:p w14:paraId="67BE7583"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01DF09C2" w14:textId="77777777" w:rsidTr="00021B63">
        <w:trPr>
          <w:cantSplit/>
          <w:jc w:val="center"/>
        </w:trPr>
        <w:tc>
          <w:tcPr>
            <w:tcW w:w="993" w:type="dxa"/>
          </w:tcPr>
          <w:p w14:paraId="277DD273" w14:textId="77777777" w:rsidR="007E4E0C" w:rsidRPr="00C139B4" w:rsidRDefault="007E4E0C" w:rsidP="00021B63">
            <w:pPr>
              <w:pStyle w:val="TAC"/>
              <w:rPr>
                <w:lang w:eastAsia="zh-CN"/>
              </w:rPr>
            </w:pPr>
            <w:r w:rsidRPr="00C139B4">
              <w:rPr>
                <w:lang w:eastAsia="zh-CN"/>
              </w:rPr>
              <w:t>12</w:t>
            </w:r>
          </w:p>
        </w:tc>
        <w:tc>
          <w:tcPr>
            <w:tcW w:w="2182" w:type="dxa"/>
          </w:tcPr>
          <w:p w14:paraId="20FF4A1D" w14:textId="77777777" w:rsidR="007E4E0C" w:rsidRPr="00C139B4" w:rsidRDefault="007E4E0C" w:rsidP="00021B63">
            <w:pPr>
              <w:pStyle w:val="TAL"/>
            </w:pPr>
            <w:r w:rsidRPr="00C139B4">
              <w:rPr>
                <w:lang w:eastAsia="zh-CN"/>
              </w:rPr>
              <w:t xml:space="preserve">Gdd-in-SGSN  </w:t>
            </w:r>
          </w:p>
        </w:tc>
        <w:tc>
          <w:tcPr>
            <w:tcW w:w="639" w:type="dxa"/>
          </w:tcPr>
          <w:p w14:paraId="7CCB072F" w14:textId="77777777" w:rsidR="007E4E0C" w:rsidRPr="00C139B4" w:rsidRDefault="007E4E0C" w:rsidP="00021B63">
            <w:pPr>
              <w:pStyle w:val="TAC"/>
              <w:rPr>
                <w:lang w:eastAsia="zh-CN"/>
              </w:rPr>
            </w:pPr>
            <w:r w:rsidRPr="00C139B4">
              <w:rPr>
                <w:lang w:eastAsia="zh-CN"/>
              </w:rPr>
              <w:t>O</w:t>
            </w:r>
          </w:p>
        </w:tc>
        <w:tc>
          <w:tcPr>
            <w:tcW w:w="6521" w:type="dxa"/>
          </w:tcPr>
          <w:p w14:paraId="13DF8F50" w14:textId="77777777" w:rsidR="007E4E0C" w:rsidRPr="00C139B4" w:rsidRDefault="007E4E0C" w:rsidP="00021B63">
            <w:pPr>
              <w:pStyle w:val="TAL"/>
            </w:pPr>
            <w:r w:rsidRPr="00677A08">
              <w:t>Support of Diameter based Gdd interface for SMS in SGSN</w:t>
            </w:r>
          </w:p>
          <w:p w14:paraId="02899FA5" w14:textId="77777777" w:rsidR="007E4E0C" w:rsidRPr="00C139B4" w:rsidRDefault="007E4E0C" w:rsidP="00021B63">
            <w:pPr>
              <w:pStyle w:val="TAL"/>
            </w:pPr>
          </w:p>
          <w:p w14:paraId="74BE3D87" w14:textId="77777777" w:rsidR="007E4E0C" w:rsidRPr="00C139B4" w:rsidRDefault="007E4E0C" w:rsidP="00021B63">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414B53EA" w14:textId="77777777" w:rsidR="007E4E0C" w:rsidRPr="00C139B4" w:rsidRDefault="007E4E0C" w:rsidP="00021B63">
            <w:pPr>
              <w:pStyle w:val="TAL"/>
              <w:rPr>
                <w:iCs/>
                <w:lang w:eastAsia="zh-CN"/>
              </w:rPr>
            </w:pPr>
          </w:p>
        </w:tc>
      </w:tr>
      <w:tr w:rsidR="007E4E0C" w:rsidRPr="00C139B4" w14:paraId="4D83EDCB" w14:textId="77777777" w:rsidTr="00021B63">
        <w:trPr>
          <w:cantSplit/>
          <w:jc w:val="center"/>
        </w:trPr>
        <w:tc>
          <w:tcPr>
            <w:tcW w:w="993" w:type="dxa"/>
          </w:tcPr>
          <w:p w14:paraId="64861178" w14:textId="77777777" w:rsidR="007E4E0C" w:rsidRPr="00C139B4" w:rsidRDefault="007E4E0C" w:rsidP="00021B63">
            <w:pPr>
              <w:pStyle w:val="TAL"/>
              <w:rPr>
                <w:lang w:eastAsia="zh-CN"/>
              </w:rPr>
            </w:pPr>
            <w:r w:rsidRPr="00677A08">
              <w:lastRenderedPageBreak/>
              <w:t>13</w:t>
            </w:r>
          </w:p>
        </w:tc>
        <w:tc>
          <w:tcPr>
            <w:tcW w:w="2182" w:type="dxa"/>
          </w:tcPr>
          <w:p w14:paraId="06591911" w14:textId="77777777" w:rsidR="007E4E0C" w:rsidRPr="00C139B4" w:rsidRDefault="007E4E0C" w:rsidP="00021B63">
            <w:pPr>
              <w:pStyle w:val="TAL"/>
              <w:rPr>
                <w:lang w:eastAsia="zh-CN"/>
              </w:rPr>
            </w:pPr>
            <w:r w:rsidRPr="00C139B4">
              <w:rPr>
                <w:lang w:eastAsia="zh-CN"/>
              </w:rPr>
              <w:t>Optimized-LCS-Proc-Support</w:t>
            </w:r>
          </w:p>
        </w:tc>
        <w:tc>
          <w:tcPr>
            <w:tcW w:w="639" w:type="dxa"/>
          </w:tcPr>
          <w:p w14:paraId="23235DF2" w14:textId="77777777" w:rsidR="007E4E0C" w:rsidRPr="00C139B4" w:rsidRDefault="007E4E0C" w:rsidP="00021B63">
            <w:pPr>
              <w:pStyle w:val="TAL"/>
              <w:rPr>
                <w:lang w:eastAsia="zh-CN"/>
              </w:rPr>
            </w:pPr>
            <w:r w:rsidRPr="00C139B4">
              <w:rPr>
                <w:lang w:eastAsia="zh-CN"/>
              </w:rPr>
              <w:t>O</w:t>
            </w:r>
          </w:p>
        </w:tc>
        <w:tc>
          <w:tcPr>
            <w:tcW w:w="6521" w:type="dxa"/>
          </w:tcPr>
          <w:p w14:paraId="1ED7CC4E" w14:textId="77777777" w:rsidR="007E4E0C" w:rsidRPr="00C139B4" w:rsidRDefault="007E4E0C" w:rsidP="00021B63">
            <w:pPr>
              <w:pStyle w:val="TAC"/>
              <w:rPr>
                <w:lang w:eastAsia="zh-CN"/>
              </w:rPr>
            </w:pPr>
            <w:r w:rsidRPr="00C139B4">
              <w:rPr>
                <w:lang w:eastAsia="zh-CN"/>
              </w:rPr>
              <w:t>Support for the optimized LCS procedure</w:t>
            </w:r>
          </w:p>
          <w:p w14:paraId="57C59970" w14:textId="77777777" w:rsidR="007E4E0C" w:rsidRPr="00C139B4" w:rsidRDefault="007E4E0C" w:rsidP="00021B63">
            <w:pPr>
              <w:pStyle w:val="TAL"/>
              <w:rPr>
                <w:lang w:eastAsia="zh-CN"/>
              </w:rPr>
            </w:pPr>
          </w:p>
          <w:p w14:paraId="529C3401" w14:textId="77777777" w:rsidR="007E4E0C" w:rsidRPr="00C139B4" w:rsidRDefault="007E4E0C" w:rsidP="00021B63">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7E4E0C" w:rsidRPr="00C139B4" w14:paraId="4712EF32" w14:textId="77777777" w:rsidTr="00021B63">
        <w:trPr>
          <w:cantSplit/>
          <w:jc w:val="center"/>
        </w:trPr>
        <w:tc>
          <w:tcPr>
            <w:tcW w:w="993" w:type="dxa"/>
          </w:tcPr>
          <w:p w14:paraId="59466002" w14:textId="77777777" w:rsidR="007E4E0C" w:rsidRPr="00C139B4" w:rsidRDefault="007E4E0C" w:rsidP="00021B63">
            <w:pPr>
              <w:pStyle w:val="TAC"/>
              <w:rPr>
                <w:lang w:eastAsia="zh-CN"/>
              </w:rPr>
            </w:pPr>
            <w:r w:rsidRPr="00C139B4">
              <w:rPr>
                <w:lang w:eastAsia="zh-CN"/>
              </w:rPr>
              <w:t>14</w:t>
            </w:r>
          </w:p>
        </w:tc>
        <w:tc>
          <w:tcPr>
            <w:tcW w:w="2182" w:type="dxa"/>
          </w:tcPr>
          <w:p w14:paraId="7BDE0FB4" w14:textId="77777777" w:rsidR="007E4E0C" w:rsidRPr="00C139B4" w:rsidRDefault="007E4E0C" w:rsidP="00021B63">
            <w:pPr>
              <w:pStyle w:val="TAL"/>
              <w:rPr>
                <w:lang w:eastAsia="zh-CN"/>
              </w:rPr>
            </w:pPr>
            <w:r w:rsidRPr="00C139B4">
              <w:rPr>
                <w:rFonts w:hint="eastAsia"/>
                <w:lang w:eastAsia="zh-CN"/>
              </w:rPr>
              <w:t>SGSN CAMEL Capability</w:t>
            </w:r>
          </w:p>
        </w:tc>
        <w:tc>
          <w:tcPr>
            <w:tcW w:w="639" w:type="dxa"/>
          </w:tcPr>
          <w:p w14:paraId="110D6A93"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4ABE3862" w14:textId="77777777" w:rsidR="007E4E0C" w:rsidRPr="00C139B4" w:rsidRDefault="007E4E0C" w:rsidP="00021B63">
            <w:pPr>
              <w:pStyle w:val="TAL"/>
              <w:rPr>
                <w:lang w:eastAsia="zh-CN"/>
              </w:rPr>
            </w:pPr>
            <w:r w:rsidRPr="00677A08">
              <w:t xml:space="preserve">Support of </w:t>
            </w:r>
            <w:r w:rsidRPr="00677A08">
              <w:rPr>
                <w:rFonts w:hint="eastAsia"/>
              </w:rPr>
              <w:t>SGSN CAMEL Capability</w:t>
            </w:r>
          </w:p>
          <w:p w14:paraId="7E85DD2B" w14:textId="77777777" w:rsidR="007E4E0C" w:rsidRPr="00C139B4" w:rsidRDefault="007E4E0C" w:rsidP="00021B63">
            <w:pPr>
              <w:pStyle w:val="TAL"/>
            </w:pPr>
          </w:p>
          <w:p w14:paraId="7082A517" w14:textId="77777777" w:rsidR="007E4E0C" w:rsidRPr="00C139B4" w:rsidRDefault="007E4E0C" w:rsidP="00021B63">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5F0467E7" w14:textId="77777777" w:rsidR="007E4E0C" w:rsidRPr="00C139B4" w:rsidRDefault="007E4E0C" w:rsidP="00021B63">
            <w:pPr>
              <w:pStyle w:val="TAL"/>
              <w:jc w:val="center"/>
            </w:pPr>
          </w:p>
        </w:tc>
      </w:tr>
      <w:tr w:rsidR="007E4E0C" w:rsidRPr="00C139B4" w14:paraId="2C6E1A0F" w14:textId="77777777" w:rsidTr="00021B63">
        <w:trPr>
          <w:cantSplit/>
          <w:jc w:val="center"/>
        </w:trPr>
        <w:tc>
          <w:tcPr>
            <w:tcW w:w="993" w:type="dxa"/>
          </w:tcPr>
          <w:p w14:paraId="3C6F28AE" w14:textId="77777777" w:rsidR="007E4E0C" w:rsidRPr="00C139B4" w:rsidRDefault="007E4E0C" w:rsidP="00021B63">
            <w:pPr>
              <w:pStyle w:val="TAC"/>
              <w:rPr>
                <w:lang w:eastAsia="zh-CN"/>
              </w:rPr>
            </w:pPr>
            <w:r w:rsidRPr="00C139B4">
              <w:rPr>
                <w:lang w:eastAsia="zh-CN"/>
              </w:rPr>
              <w:t>15</w:t>
            </w:r>
          </w:p>
        </w:tc>
        <w:tc>
          <w:tcPr>
            <w:tcW w:w="2182" w:type="dxa"/>
          </w:tcPr>
          <w:p w14:paraId="0F787B0C" w14:textId="77777777" w:rsidR="007E4E0C" w:rsidRPr="00C139B4" w:rsidRDefault="007E4E0C" w:rsidP="00021B63">
            <w:pPr>
              <w:pStyle w:val="TAL"/>
              <w:rPr>
                <w:lang w:eastAsia="zh-CN"/>
              </w:rPr>
            </w:pPr>
            <w:r w:rsidRPr="00C139B4">
              <w:rPr>
                <w:rFonts w:hint="eastAsia"/>
                <w:lang w:eastAsia="zh-CN"/>
              </w:rPr>
              <w:t>ProSe Capability</w:t>
            </w:r>
          </w:p>
        </w:tc>
        <w:tc>
          <w:tcPr>
            <w:tcW w:w="639" w:type="dxa"/>
          </w:tcPr>
          <w:p w14:paraId="1C153B0D"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75872455" w14:textId="77777777" w:rsidR="007E4E0C" w:rsidRPr="00C139B4" w:rsidRDefault="007E4E0C" w:rsidP="00021B63">
            <w:pPr>
              <w:pStyle w:val="TAL"/>
              <w:rPr>
                <w:lang w:eastAsia="zh-CN"/>
              </w:rPr>
            </w:pPr>
            <w:r w:rsidRPr="00677A08">
              <w:t xml:space="preserve">Support of </w:t>
            </w:r>
            <w:r w:rsidRPr="00677A08">
              <w:rPr>
                <w:rFonts w:hint="eastAsia"/>
              </w:rPr>
              <w:t>ProSe Capability</w:t>
            </w:r>
          </w:p>
          <w:p w14:paraId="5C89BD13" w14:textId="77777777" w:rsidR="007E4E0C" w:rsidRPr="00C139B4" w:rsidRDefault="007E4E0C" w:rsidP="00021B63">
            <w:pPr>
              <w:pStyle w:val="TAL"/>
            </w:pPr>
          </w:p>
          <w:p w14:paraId="2B2766D5" w14:textId="77777777" w:rsidR="007E4E0C" w:rsidRPr="00C139B4" w:rsidRDefault="007E4E0C" w:rsidP="00021B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21A0C68F" w14:textId="77777777" w:rsidR="007E4E0C" w:rsidRPr="00C139B4" w:rsidRDefault="007E4E0C" w:rsidP="00021B63">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2FEE12DF" w14:textId="77777777" w:rsidR="007E4E0C" w:rsidRPr="00C139B4" w:rsidRDefault="007E4E0C" w:rsidP="00021B63">
            <w:pPr>
              <w:pStyle w:val="TAL"/>
              <w:rPr>
                <w:lang w:eastAsia="zh-CN"/>
              </w:rPr>
            </w:pPr>
          </w:p>
          <w:p w14:paraId="5B56D452" w14:textId="77777777" w:rsidR="007E4E0C" w:rsidRPr="00C139B4" w:rsidRDefault="007E4E0C" w:rsidP="00021B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2D1C296E" w14:textId="77777777" w:rsidR="007E4E0C" w:rsidRPr="00C139B4" w:rsidRDefault="007E4E0C" w:rsidP="00021B63">
            <w:pPr>
              <w:pStyle w:val="TAL"/>
              <w:jc w:val="center"/>
            </w:pPr>
          </w:p>
        </w:tc>
      </w:tr>
      <w:tr w:rsidR="007E4E0C" w:rsidRPr="00C139B4" w14:paraId="6235B704" w14:textId="77777777" w:rsidTr="00021B63">
        <w:trPr>
          <w:cantSplit/>
          <w:jc w:val="center"/>
        </w:trPr>
        <w:tc>
          <w:tcPr>
            <w:tcW w:w="993" w:type="dxa"/>
          </w:tcPr>
          <w:p w14:paraId="16EA74AA" w14:textId="77777777" w:rsidR="007E4E0C" w:rsidRPr="00C139B4" w:rsidRDefault="007E4E0C" w:rsidP="00021B63">
            <w:pPr>
              <w:pStyle w:val="TAC"/>
              <w:rPr>
                <w:lang w:eastAsia="zh-CN"/>
              </w:rPr>
            </w:pPr>
            <w:r w:rsidRPr="00C139B4">
              <w:rPr>
                <w:lang w:eastAsia="zh-CN"/>
              </w:rPr>
              <w:t>16</w:t>
            </w:r>
          </w:p>
        </w:tc>
        <w:tc>
          <w:tcPr>
            <w:tcW w:w="2182" w:type="dxa"/>
          </w:tcPr>
          <w:p w14:paraId="3B8A4E9D" w14:textId="77777777" w:rsidR="007E4E0C" w:rsidRPr="00C139B4" w:rsidRDefault="007E4E0C" w:rsidP="00021B63">
            <w:pPr>
              <w:pStyle w:val="TAL"/>
              <w:rPr>
                <w:lang w:eastAsia="zh-CN"/>
              </w:rPr>
            </w:pPr>
            <w:r w:rsidRPr="00C139B4">
              <w:rPr>
                <w:lang w:eastAsia="zh-CN"/>
              </w:rPr>
              <w:t>P-CSCF Restoration</w:t>
            </w:r>
          </w:p>
        </w:tc>
        <w:tc>
          <w:tcPr>
            <w:tcW w:w="639" w:type="dxa"/>
          </w:tcPr>
          <w:p w14:paraId="43F6A0FF" w14:textId="77777777" w:rsidR="007E4E0C" w:rsidRPr="00C139B4" w:rsidRDefault="007E4E0C" w:rsidP="00021B63">
            <w:pPr>
              <w:pStyle w:val="TAC"/>
              <w:rPr>
                <w:lang w:eastAsia="zh-CN"/>
              </w:rPr>
            </w:pPr>
            <w:r w:rsidRPr="00C139B4">
              <w:rPr>
                <w:lang w:eastAsia="zh-CN"/>
              </w:rPr>
              <w:t>O</w:t>
            </w:r>
          </w:p>
        </w:tc>
        <w:tc>
          <w:tcPr>
            <w:tcW w:w="6521" w:type="dxa"/>
          </w:tcPr>
          <w:p w14:paraId="678B26CF" w14:textId="77777777" w:rsidR="007E4E0C" w:rsidRPr="00C139B4" w:rsidRDefault="007E4E0C" w:rsidP="00021B63">
            <w:pPr>
              <w:pStyle w:val="TAL"/>
            </w:pPr>
            <w:r w:rsidRPr="00677A08">
              <w:t>Support of P-CSCF Restoration</w:t>
            </w:r>
          </w:p>
          <w:p w14:paraId="605CBAAC" w14:textId="77777777" w:rsidR="007E4E0C" w:rsidRPr="00C139B4" w:rsidRDefault="007E4E0C" w:rsidP="00021B63">
            <w:pPr>
              <w:pStyle w:val="TAL"/>
            </w:pPr>
          </w:p>
          <w:p w14:paraId="607252C4" w14:textId="77777777" w:rsidR="007E4E0C" w:rsidRPr="00C139B4" w:rsidRDefault="007E4E0C" w:rsidP="00021B63">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CDE13D4" w14:textId="77777777" w:rsidR="007E4E0C" w:rsidRPr="00C139B4" w:rsidRDefault="007E4E0C" w:rsidP="00021B63">
            <w:pPr>
              <w:pStyle w:val="TAL"/>
              <w:rPr>
                <w:lang w:eastAsia="zh-CN"/>
              </w:rPr>
            </w:pPr>
          </w:p>
          <w:p w14:paraId="0EAB71B4" w14:textId="77777777" w:rsidR="007E4E0C" w:rsidRPr="00C139B4" w:rsidRDefault="007E4E0C" w:rsidP="00021B63">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7E4E0C" w:rsidRPr="00C139B4" w14:paraId="39E4B862" w14:textId="77777777" w:rsidTr="00021B63">
        <w:trPr>
          <w:cantSplit/>
          <w:jc w:val="center"/>
        </w:trPr>
        <w:tc>
          <w:tcPr>
            <w:tcW w:w="993" w:type="dxa"/>
          </w:tcPr>
          <w:p w14:paraId="41BB103C" w14:textId="77777777" w:rsidR="007E4E0C" w:rsidRPr="00C139B4" w:rsidRDefault="007E4E0C" w:rsidP="00021B63">
            <w:pPr>
              <w:pStyle w:val="TAC"/>
              <w:rPr>
                <w:lang w:eastAsia="zh-CN"/>
              </w:rPr>
            </w:pPr>
            <w:r w:rsidRPr="00C139B4">
              <w:rPr>
                <w:lang w:eastAsia="zh-CN"/>
              </w:rPr>
              <w:t>17</w:t>
            </w:r>
          </w:p>
        </w:tc>
        <w:tc>
          <w:tcPr>
            <w:tcW w:w="2182" w:type="dxa"/>
          </w:tcPr>
          <w:p w14:paraId="406AAA55" w14:textId="77777777" w:rsidR="007E4E0C" w:rsidRPr="00C139B4" w:rsidRDefault="007E4E0C" w:rsidP="00021B63">
            <w:pPr>
              <w:pStyle w:val="TAL"/>
              <w:rPr>
                <w:lang w:eastAsia="zh-CN"/>
              </w:rPr>
            </w:pPr>
            <w:r w:rsidRPr="00C139B4">
              <w:rPr>
                <w:lang w:eastAsia="zh-CN"/>
              </w:rPr>
              <w:t>Reset-IDs</w:t>
            </w:r>
          </w:p>
        </w:tc>
        <w:tc>
          <w:tcPr>
            <w:tcW w:w="639" w:type="dxa"/>
          </w:tcPr>
          <w:p w14:paraId="5715653B" w14:textId="77777777" w:rsidR="007E4E0C" w:rsidRPr="00C139B4" w:rsidRDefault="007E4E0C" w:rsidP="00021B63">
            <w:pPr>
              <w:pStyle w:val="TAC"/>
              <w:rPr>
                <w:lang w:eastAsia="zh-CN"/>
              </w:rPr>
            </w:pPr>
            <w:r w:rsidRPr="00C139B4">
              <w:rPr>
                <w:lang w:eastAsia="zh-CN"/>
              </w:rPr>
              <w:t>O</w:t>
            </w:r>
          </w:p>
        </w:tc>
        <w:tc>
          <w:tcPr>
            <w:tcW w:w="6521" w:type="dxa"/>
          </w:tcPr>
          <w:p w14:paraId="6AD966EA" w14:textId="77777777" w:rsidR="007E4E0C" w:rsidRPr="00C139B4" w:rsidRDefault="007E4E0C" w:rsidP="00021B63">
            <w:pPr>
              <w:pStyle w:val="TAL"/>
            </w:pPr>
            <w:r w:rsidRPr="00677A08">
              <w:t>Support of Reset-IDs</w:t>
            </w:r>
          </w:p>
          <w:p w14:paraId="314E2116" w14:textId="77777777" w:rsidR="007E4E0C" w:rsidRPr="00C139B4" w:rsidRDefault="007E4E0C" w:rsidP="00021B63">
            <w:pPr>
              <w:pStyle w:val="TAL"/>
            </w:pPr>
          </w:p>
          <w:p w14:paraId="1D58090F" w14:textId="77777777" w:rsidR="007E4E0C" w:rsidRPr="00C139B4" w:rsidRDefault="007E4E0C" w:rsidP="00021B63">
            <w:pPr>
              <w:pStyle w:val="TAL"/>
            </w:pPr>
            <w:r w:rsidRPr="00C139B4">
              <w:t>This feature is applicable to the ULR/ULA and IDR/IDA and DSR/DSA and RSR/RSA command pairs over the S6a and S6d interfaces.</w:t>
            </w:r>
          </w:p>
          <w:p w14:paraId="5560438A" w14:textId="77777777" w:rsidR="007E4E0C" w:rsidRPr="00C139B4" w:rsidRDefault="007E4E0C" w:rsidP="00021B63">
            <w:pPr>
              <w:pStyle w:val="TAL"/>
            </w:pPr>
          </w:p>
          <w:p w14:paraId="690BDCB9" w14:textId="77777777" w:rsidR="007E4E0C" w:rsidRPr="00C139B4" w:rsidRDefault="007E4E0C" w:rsidP="00021B63">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071F8C03" w14:textId="77777777" w:rsidR="007E4E0C" w:rsidRPr="00C139B4" w:rsidRDefault="007E4E0C" w:rsidP="00021B63">
            <w:pPr>
              <w:pStyle w:val="TAL"/>
            </w:pPr>
          </w:p>
          <w:p w14:paraId="604B0AA8" w14:textId="77777777" w:rsidR="007E4E0C" w:rsidRPr="00C139B4" w:rsidRDefault="007E4E0C" w:rsidP="00021B63">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E4E0C" w:rsidRPr="00C139B4" w14:paraId="6B2AD18D" w14:textId="77777777" w:rsidTr="00021B63">
        <w:trPr>
          <w:cantSplit/>
          <w:jc w:val="center"/>
        </w:trPr>
        <w:tc>
          <w:tcPr>
            <w:tcW w:w="993" w:type="dxa"/>
          </w:tcPr>
          <w:p w14:paraId="168249EA" w14:textId="77777777" w:rsidR="007E4E0C" w:rsidRPr="00C139B4" w:rsidRDefault="007E4E0C" w:rsidP="00021B63">
            <w:pPr>
              <w:pStyle w:val="TAL"/>
              <w:rPr>
                <w:lang w:eastAsia="zh-CN"/>
              </w:rPr>
            </w:pPr>
            <w:r w:rsidRPr="00677A08">
              <w:t>18</w:t>
            </w:r>
          </w:p>
        </w:tc>
        <w:tc>
          <w:tcPr>
            <w:tcW w:w="2182" w:type="dxa"/>
          </w:tcPr>
          <w:p w14:paraId="1F5A6655" w14:textId="77777777" w:rsidR="007E4E0C" w:rsidRPr="00C139B4" w:rsidRDefault="007E4E0C" w:rsidP="00021B63">
            <w:pPr>
              <w:pStyle w:val="TAL"/>
              <w:rPr>
                <w:lang w:eastAsia="zh-CN"/>
              </w:rPr>
            </w:pPr>
            <w:r w:rsidRPr="00C139B4">
              <w:rPr>
                <w:lang w:val="de-DE" w:eastAsia="zh-CN"/>
              </w:rPr>
              <w:t>Communication-Pattern</w:t>
            </w:r>
          </w:p>
        </w:tc>
        <w:tc>
          <w:tcPr>
            <w:tcW w:w="639" w:type="dxa"/>
          </w:tcPr>
          <w:p w14:paraId="6A1499ED" w14:textId="77777777" w:rsidR="007E4E0C" w:rsidRPr="00C139B4" w:rsidRDefault="007E4E0C" w:rsidP="00021B63">
            <w:pPr>
              <w:pStyle w:val="TAC"/>
              <w:rPr>
                <w:lang w:eastAsia="zh-CN"/>
              </w:rPr>
            </w:pPr>
            <w:r w:rsidRPr="00C139B4">
              <w:rPr>
                <w:lang w:val="de-DE" w:eastAsia="zh-CN"/>
              </w:rPr>
              <w:t>O</w:t>
            </w:r>
          </w:p>
        </w:tc>
        <w:tc>
          <w:tcPr>
            <w:tcW w:w="6521" w:type="dxa"/>
          </w:tcPr>
          <w:p w14:paraId="33620B24" w14:textId="77777777" w:rsidR="007E4E0C" w:rsidRPr="008F6676" w:rsidRDefault="007E4E0C" w:rsidP="00021B63">
            <w:pPr>
              <w:pStyle w:val="TAL"/>
            </w:pPr>
            <w:r w:rsidRPr="00677A08">
              <w:t>Support of AESE communication patterns</w:t>
            </w:r>
          </w:p>
          <w:p w14:paraId="53522916" w14:textId="77777777" w:rsidR="007E4E0C" w:rsidRPr="008F6676" w:rsidRDefault="007E4E0C" w:rsidP="00021B63">
            <w:pPr>
              <w:pStyle w:val="TAL"/>
            </w:pPr>
          </w:p>
          <w:p w14:paraId="11FF1600" w14:textId="77777777" w:rsidR="007E4E0C" w:rsidRPr="00C139B4" w:rsidRDefault="007E4E0C" w:rsidP="00021B63">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01FBABC9" w14:textId="77777777" w:rsidR="007E4E0C" w:rsidRPr="00677A08" w:rsidRDefault="007E4E0C" w:rsidP="00021B63">
            <w:pPr>
              <w:pStyle w:val="TAL"/>
            </w:pPr>
          </w:p>
          <w:p w14:paraId="2EF9F0D3" w14:textId="77777777" w:rsidR="007E4E0C" w:rsidRPr="00C139B4" w:rsidRDefault="007E4E0C" w:rsidP="00021B63">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459887FA" w14:textId="77777777" w:rsidR="007E4E0C" w:rsidRPr="00C139B4" w:rsidRDefault="007E4E0C" w:rsidP="00021B63">
            <w:pPr>
              <w:pStyle w:val="TAL"/>
              <w:rPr>
                <w:lang w:val="sv-SE"/>
              </w:rPr>
            </w:pPr>
          </w:p>
          <w:p w14:paraId="07A54A94" w14:textId="77777777" w:rsidR="007E4E0C" w:rsidRPr="00C139B4" w:rsidRDefault="007E4E0C" w:rsidP="00021B63">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E4E0C" w:rsidRPr="00C139B4" w14:paraId="0249D785" w14:textId="77777777" w:rsidTr="00021B63">
        <w:trPr>
          <w:cantSplit/>
          <w:jc w:val="center"/>
        </w:trPr>
        <w:tc>
          <w:tcPr>
            <w:tcW w:w="993" w:type="dxa"/>
          </w:tcPr>
          <w:p w14:paraId="64B5FA7E" w14:textId="77777777" w:rsidR="007E4E0C" w:rsidRPr="00C139B4" w:rsidRDefault="007E4E0C" w:rsidP="00021B63">
            <w:pPr>
              <w:pStyle w:val="TAC"/>
              <w:rPr>
                <w:lang w:eastAsia="zh-CN"/>
              </w:rPr>
            </w:pPr>
            <w:r w:rsidRPr="00C139B4">
              <w:rPr>
                <w:rFonts w:hint="eastAsia"/>
                <w:lang w:eastAsia="zh-CN"/>
              </w:rPr>
              <w:lastRenderedPageBreak/>
              <w:t>19</w:t>
            </w:r>
          </w:p>
        </w:tc>
        <w:tc>
          <w:tcPr>
            <w:tcW w:w="2182" w:type="dxa"/>
          </w:tcPr>
          <w:p w14:paraId="34579FBF" w14:textId="77777777" w:rsidR="007E4E0C" w:rsidRPr="00C139B4" w:rsidRDefault="007E4E0C" w:rsidP="00021B63">
            <w:pPr>
              <w:pStyle w:val="TAL"/>
              <w:rPr>
                <w:lang w:eastAsia="zh-CN"/>
              </w:rPr>
            </w:pPr>
            <w:r w:rsidRPr="00C139B4">
              <w:rPr>
                <w:rFonts w:hint="eastAsia"/>
                <w:lang w:eastAsia="zh-CN"/>
              </w:rPr>
              <w:t>Monitoring-Event</w:t>
            </w:r>
          </w:p>
        </w:tc>
        <w:tc>
          <w:tcPr>
            <w:tcW w:w="639" w:type="dxa"/>
          </w:tcPr>
          <w:p w14:paraId="2098326A"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09D2BFB0" w14:textId="77777777" w:rsidR="007E4E0C" w:rsidRPr="00C139B4" w:rsidRDefault="007E4E0C" w:rsidP="00021B63">
            <w:pPr>
              <w:pStyle w:val="TAL"/>
              <w:rPr>
                <w:lang w:eastAsia="zh-CN"/>
              </w:rPr>
            </w:pPr>
            <w:r w:rsidRPr="00677A08">
              <w:rPr>
                <w:rFonts w:hint="eastAsia"/>
              </w:rPr>
              <w:t>Support of Monitoring Event</w:t>
            </w:r>
          </w:p>
          <w:p w14:paraId="751078BC" w14:textId="77777777" w:rsidR="007E4E0C" w:rsidRPr="00C139B4" w:rsidRDefault="007E4E0C" w:rsidP="00021B63">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13F4AE2C" w14:textId="77777777" w:rsidR="007E4E0C" w:rsidRPr="00C139B4" w:rsidRDefault="007E4E0C" w:rsidP="00021B63">
            <w:pPr>
              <w:pStyle w:val="TAL"/>
              <w:rPr>
                <w:lang w:val="en-US" w:eastAsia="zh-CN"/>
              </w:rPr>
            </w:pPr>
          </w:p>
          <w:p w14:paraId="2CCA9ACA" w14:textId="77777777" w:rsidR="007E4E0C" w:rsidRPr="00C139B4" w:rsidRDefault="007E4E0C" w:rsidP="00021B63">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73A0F1D3" w14:textId="77777777" w:rsidR="007E4E0C" w:rsidRPr="00C139B4" w:rsidRDefault="007E4E0C" w:rsidP="00021B63">
            <w:pPr>
              <w:pStyle w:val="TAL"/>
            </w:pPr>
          </w:p>
          <w:p w14:paraId="006A1F92" w14:textId="77777777" w:rsidR="007E4E0C" w:rsidRPr="00C139B4" w:rsidRDefault="007E4E0C" w:rsidP="00021B63">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E4E0C" w:rsidRPr="00C139B4" w14:paraId="38877F5F" w14:textId="77777777" w:rsidTr="00021B63">
        <w:trPr>
          <w:cantSplit/>
          <w:jc w:val="center"/>
        </w:trPr>
        <w:tc>
          <w:tcPr>
            <w:tcW w:w="993" w:type="dxa"/>
          </w:tcPr>
          <w:p w14:paraId="65DDB4A0" w14:textId="77777777" w:rsidR="007E4E0C" w:rsidRPr="00C139B4" w:rsidRDefault="007E4E0C" w:rsidP="00021B63">
            <w:pPr>
              <w:pStyle w:val="TAC"/>
              <w:rPr>
                <w:lang w:eastAsia="zh-CN"/>
              </w:rPr>
            </w:pPr>
            <w:r w:rsidRPr="00C139B4">
              <w:rPr>
                <w:lang w:eastAsia="zh-CN"/>
              </w:rPr>
              <w:t>20</w:t>
            </w:r>
          </w:p>
        </w:tc>
        <w:tc>
          <w:tcPr>
            <w:tcW w:w="2182" w:type="dxa"/>
          </w:tcPr>
          <w:p w14:paraId="05674304" w14:textId="77777777" w:rsidR="007E4E0C" w:rsidRPr="00C139B4" w:rsidRDefault="007E4E0C" w:rsidP="00021B63">
            <w:pPr>
              <w:pStyle w:val="TAL"/>
              <w:rPr>
                <w:lang w:eastAsia="zh-CN"/>
              </w:rPr>
            </w:pPr>
            <w:r w:rsidRPr="00C139B4">
              <w:rPr>
                <w:lang w:eastAsia="zh-CN"/>
              </w:rPr>
              <w:t>Dedicated Core Networks</w:t>
            </w:r>
          </w:p>
        </w:tc>
        <w:tc>
          <w:tcPr>
            <w:tcW w:w="639" w:type="dxa"/>
          </w:tcPr>
          <w:p w14:paraId="6582B65C" w14:textId="77777777" w:rsidR="007E4E0C" w:rsidRPr="00C139B4" w:rsidRDefault="007E4E0C" w:rsidP="00021B63">
            <w:pPr>
              <w:pStyle w:val="TAC"/>
              <w:rPr>
                <w:lang w:eastAsia="zh-CN"/>
              </w:rPr>
            </w:pPr>
            <w:r w:rsidRPr="00C139B4">
              <w:rPr>
                <w:lang w:eastAsia="zh-CN"/>
              </w:rPr>
              <w:t>O</w:t>
            </w:r>
          </w:p>
        </w:tc>
        <w:tc>
          <w:tcPr>
            <w:tcW w:w="6521" w:type="dxa"/>
          </w:tcPr>
          <w:p w14:paraId="629AD351" w14:textId="77777777" w:rsidR="007E4E0C" w:rsidRPr="00C139B4" w:rsidRDefault="007E4E0C" w:rsidP="00021B63">
            <w:pPr>
              <w:pStyle w:val="TAL"/>
            </w:pPr>
            <w:r w:rsidRPr="00677A08">
              <w:t>Support of Dedicated Core Networks</w:t>
            </w:r>
          </w:p>
          <w:p w14:paraId="68A9B9D8" w14:textId="77777777" w:rsidR="007E4E0C" w:rsidRPr="00C139B4" w:rsidRDefault="007E4E0C" w:rsidP="00021B63">
            <w:pPr>
              <w:pStyle w:val="TAL"/>
            </w:pPr>
          </w:p>
          <w:p w14:paraId="524B7121" w14:textId="77777777" w:rsidR="007E4E0C" w:rsidRPr="00C139B4" w:rsidRDefault="007E4E0C" w:rsidP="00021B63">
            <w:pPr>
              <w:pStyle w:val="TAL"/>
            </w:pPr>
            <w:r w:rsidRPr="00C139B4">
              <w:t>This feature is applicable to the ULR/ULA, IDR/IDA and DSR/DSA command pairs over the S6a and S6d interfaces.</w:t>
            </w:r>
          </w:p>
          <w:p w14:paraId="333FDAC7" w14:textId="77777777" w:rsidR="007E4E0C" w:rsidRPr="00C139B4" w:rsidRDefault="007E4E0C" w:rsidP="00021B63">
            <w:pPr>
              <w:pStyle w:val="TAL"/>
            </w:pPr>
          </w:p>
          <w:p w14:paraId="33B8CB53" w14:textId="77777777" w:rsidR="007E4E0C" w:rsidRPr="00C139B4" w:rsidRDefault="007E4E0C" w:rsidP="00021B63">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535D107C" w14:textId="77777777" w:rsidR="007E4E0C" w:rsidRPr="00C139B4" w:rsidRDefault="007E4E0C" w:rsidP="00021B63">
            <w:pPr>
              <w:pStyle w:val="TAL"/>
            </w:pPr>
          </w:p>
          <w:p w14:paraId="344E3D04" w14:textId="77777777" w:rsidR="007E4E0C" w:rsidRPr="00C139B4" w:rsidRDefault="007E4E0C" w:rsidP="00021B63">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E4E0C" w:rsidRPr="00C139B4" w14:paraId="49FA2EBA" w14:textId="77777777" w:rsidTr="00021B63">
        <w:trPr>
          <w:cantSplit/>
          <w:jc w:val="center"/>
        </w:trPr>
        <w:tc>
          <w:tcPr>
            <w:tcW w:w="993" w:type="dxa"/>
          </w:tcPr>
          <w:p w14:paraId="412E2CD7" w14:textId="77777777" w:rsidR="007E4E0C" w:rsidRPr="00C139B4" w:rsidRDefault="007E4E0C" w:rsidP="00021B63">
            <w:pPr>
              <w:pStyle w:val="TAC"/>
              <w:rPr>
                <w:lang w:eastAsia="zh-CN"/>
              </w:rPr>
            </w:pPr>
            <w:r w:rsidRPr="00C139B4">
              <w:rPr>
                <w:lang w:eastAsia="zh-CN"/>
              </w:rPr>
              <w:t>21</w:t>
            </w:r>
          </w:p>
        </w:tc>
        <w:tc>
          <w:tcPr>
            <w:tcW w:w="2182" w:type="dxa"/>
          </w:tcPr>
          <w:p w14:paraId="237AF8F7" w14:textId="77777777" w:rsidR="007E4E0C" w:rsidRPr="00C139B4" w:rsidRDefault="007E4E0C" w:rsidP="00021B63">
            <w:pPr>
              <w:pStyle w:val="TAL"/>
              <w:rPr>
                <w:lang w:eastAsia="zh-CN"/>
              </w:rPr>
            </w:pPr>
            <w:r w:rsidRPr="00C139B4">
              <w:rPr>
                <w:lang w:eastAsia="zh-CN"/>
              </w:rPr>
              <w:t>Non-IP PDN Type APNs</w:t>
            </w:r>
          </w:p>
        </w:tc>
        <w:tc>
          <w:tcPr>
            <w:tcW w:w="639" w:type="dxa"/>
          </w:tcPr>
          <w:p w14:paraId="3FADF2CC" w14:textId="77777777" w:rsidR="007E4E0C" w:rsidRPr="00C139B4" w:rsidRDefault="007E4E0C" w:rsidP="00021B63">
            <w:pPr>
              <w:pStyle w:val="TAC"/>
              <w:rPr>
                <w:lang w:eastAsia="zh-CN"/>
              </w:rPr>
            </w:pPr>
            <w:r w:rsidRPr="00C139B4">
              <w:t>O</w:t>
            </w:r>
          </w:p>
        </w:tc>
        <w:tc>
          <w:tcPr>
            <w:tcW w:w="6521" w:type="dxa"/>
          </w:tcPr>
          <w:p w14:paraId="0F485880" w14:textId="77777777" w:rsidR="007E4E0C" w:rsidRPr="00C139B4" w:rsidRDefault="007E4E0C" w:rsidP="00021B63">
            <w:pPr>
              <w:pStyle w:val="TAL"/>
            </w:pPr>
            <w:r w:rsidRPr="00677A08">
              <w:t>Support of Non-IP PDN Type APNs</w:t>
            </w:r>
          </w:p>
          <w:p w14:paraId="6577D88D" w14:textId="77777777" w:rsidR="007E4E0C" w:rsidRPr="00C139B4" w:rsidRDefault="007E4E0C" w:rsidP="00021B63">
            <w:pPr>
              <w:pStyle w:val="TAL"/>
            </w:pPr>
          </w:p>
          <w:p w14:paraId="41BB7FF3" w14:textId="77777777" w:rsidR="007E4E0C" w:rsidRPr="00C139B4" w:rsidRDefault="007E4E0C" w:rsidP="00021B63">
            <w:pPr>
              <w:pStyle w:val="TAL"/>
            </w:pPr>
            <w:r w:rsidRPr="00C139B4">
              <w:t>This feature is applicable to the ULR/ULA and IDR/IDA command pairs over the S6a and S6d interfaces.</w:t>
            </w:r>
          </w:p>
          <w:p w14:paraId="5128683D" w14:textId="77777777" w:rsidR="007E4E0C" w:rsidRPr="00C139B4" w:rsidRDefault="007E4E0C" w:rsidP="00021B63">
            <w:pPr>
              <w:pStyle w:val="TAL"/>
            </w:pPr>
          </w:p>
          <w:p w14:paraId="1633D9A2" w14:textId="77777777" w:rsidR="007E4E0C" w:rsidRPr="00C139B4" w:rsidRDefault="007E4E0C" w:rsidP="00021B63">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5E30DDC9" w14:textId="77777777" w:rsidR="007E4E0C" w:rsidRPr="00C139B4" w:rsidRDefault="007E4E0C" w:rsidP="00021B63">
            <w:pPr>
              <w:pStyle w:val="TAL"/>
            </w:pPr>
          </w:p>
          <w:p w14:paraId="13B9623B" w14:textId="77777777" w:rsidR="007E4E0C" w:rsidRPr="00C139B4" w:rsidRDefault="007E4E0C" w:rsidP="00021B63">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E4E0C" w:rsidRPr="00C139B4" w14:paraId="6CE0433C" w14:textId="77777777" w:rsidTr="00021B63">
        <w:trPr>
          <w:cantSplit/>
          <w:jc w:val="center"/>
        </w:trPr>
        <w:tc>
          <w:tcPr>
            <w:tcW w:w="993" w:type="dxa"/>
          </w:tcPr>
          <w:p w14:paraId="1DDF5F61" w14:textId="77777777" w:rsidR="007E4E0C" w:rsidRPr="00C139B4" w:rsidRDefault="007E4E0C" w:rsidP="00021B63">
            <w:pPr>
              <w:pStyle w:val="TAC"/>
              <w:rPr>
                <w:lang w:eastAsia="zh-CN"/>
              </w:rPr>
            </w:pPr>
            <w:r w:rsidRPr="00C139B4">
              <w:rPr>
                <w:lang w:eastAsia="zh-CN"/>
              </w:rPr>
              <w:t>22</w:t>
            </w:r>
          </w:p>
        </w:tc>
        <w:tc>
          <w:tcPr>
            <w:tcW w:w="2182" w:type="dxa"/>
          </w:tcPr>
          <w:p w14:paraId="1D5ABC7F" w14:textId="77777777" w:rsidR="007E4E0C" w:rsidRPr="00C139B4" w:rsidRDefault="007E4E0C" w:rsidP="00021B63">
            <w:pPr>
              <w:pStyle w:val="TAL"/>
              <w:rPr>
                <w:lang w:eastAsia="zh-CN"/>
              </w:rPr>
            </w:pPr>
            <w:r w:rsidRPr="00C139B4">
              <w:rPr>
                <w:lang w:eastAsia="zh-CN"/>
              </w:rPr>
              <w:t>Non-IP PDP Type APNs</w:t>
            </w:r>
          </w:p>
        </w:tc>
        <w:tc>
          <w:tcPr>
            <w:tcW w:w="639" w:type="dxa"/>
          </w:tcPr>
          <w:p w14:paraId="3CFE06B7" w14:textId="77777777" w:rsidR="007E4E0C" w:rsidRPr="00C139B4" w:rsidRDefault="007E4E0C" w:rsidP="00021B63">
            <w:pPr>
              <w:pStyle w:val="TAC"/>
              <w:rPr>
                <w:lang w:eastAsia="zh-CN"/>
              </w:rPr>
            </w:pPr>
            <w:r w:rsidRPr="00C139B4">
              <w:t>O</w:t>
            </w:r>
          </w:p>
        </w:tc>
        <w:tc>
          <w:tcPr>
            <w:tcW w:w="6521" w:type="dxa"/>
          </w:tcPr>
          <w:p w14:paraId="78546541" w14:textId="77777777" w:rsidR="007E4E0C" w:rsidRPr="00C139B4" w:rsidRDefault="007E4E0C" w:rsidP="00021B63">
            <w:pPr>
              <w:pStyle w:val="TAL"/>
            </w:pPr>
            <w:r w:rsidRPr="00677A08">
              <w:t>Support of Non-IP PDP Type APNs</w:t>
            </w:r>
          </w:p>
          <w:p w14:paraId="58BD7974" w14:textId="77777777" w:rsidR="007E4E0C" w:rsidRPr="00C139B4" w:rsidRDefault="007E4E0C" w:rsidP="00021B63">
            <w:pPr>
              <w:pStyle w:val="TAL"/>
            </w:pPr>
          </w:p>
          <w:p w14:paraId="77E9474E" w14:textId="77777777" w:rsidR="007E4E0C" w:rsidRPr="00C139B4" w:rsidRDefault="007E4E0C" w:rsidP="00021B63">
            <w:pPr>
              <w:pStyle w:val="TAL"/>
            </w:pPr>
            <w:r w:rsidRPr="00C139B4">
              <w:t>This feature is applicable to the ULR/ULA and IDR/IDA command pairs over the S6a/S6d interface.</w:t>
            </w:r>
          </w:p>
          <w:p w14:paraId="4B617851" w14:textId="77777777" w:rsidR="007E4E0C" w:rsidRPr="00C139B4" w:rsidRDefault="007E4E0C" w:rsidP="00021B63">
            <w:pPr>
              <w:pStyle w:val="TAL"/>
            </w:pPr>
          </w:p>
          <w:p w14:paraId="7551945D" w14:textId="77777777" w:rsidR="007E4E0C" w:rsidRPr="00C139B4" w:rsidRDefault="007E4E0C" w:rsidP="00021B63">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55B5A4ED" w14:textId="77777777" w:rsidR="007E4E0C" w:rsidRPr="00C139B4" w:rsidRDefault="007E4E0C" w:rsidP="00021B63">
            <w:pPr>
              <w:pStyle w:val="TAL"/>
            </w:pPr>
          </w:p>
          <w:p w14:paraId="3484FCBA" w14:textId="77777777" w:rsidR="007E4E0C" w:rsidRPr="00C139B4" w:rsidRDefault="007E4E0C" w:rsidP="00021B63">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E4E0C" w:rsidRPr="00C139B4" w14:paraId="7EE4A804" w14:textId="77777777" w:rsidTr="00021B63">
        <w:trPr>
          <w:cantSplit/>
          <w:jc w:val="center"/>
        </w:trPr>
        <w:tc>
          <w:tcPr>
            <w:tcW w:w="993" w:type="dxa"/>
          </w:tcPr>
          <w:p w14:paraId="72804290" w14:textId="77777777" w:rsidR="007E4E0C" w:rsidRPr="00C139B4" w:rsidRDefault="007E4E0C" w:rsidP="00021B63">
            <w:pPr>
              <w:pStyle w:val="TAC"/>
              <w:rPr>
                <w:lang w:eastAsia="zh-CN"/>
              </w:rPr>
            </w:pPr>
            <w:r w:rsidRPr="00C139B4">
              <w:rPr>
                <w:lang w:eastAsia="zh-CN"/>
              </w:rPr>
              <w:t>23</w:t>
            </w:r>
          </w:p>
        </w:tc>
        <w:tc>
          <w:tcPr>
            <w:tcW w:w="2182" w:type="dxa"/>
          </w:tcPr>
          <w:p w14:paraId="3D869290" w14:textId="77777777" w:rsidR="007E4E0C" w:rsidRPr="00C139B4" w:rsidRDefault="007E4E0C" w:rsidP="00021B63">
            <w:pPr>
              <w:pStyle w:val="TAL"/>
              <w:rPr>
                <w:lang w:eastAsia="zh-CN"/>
              </w:rPr>
            </w:pPr>
            <w:r w:rsidRPr="00C139B4">
              <w:rPr>
                <w:lang w:eastAsia="zh-CN"/>
              </w:rPr>
              <w:t>Removal of MSISDN</w:t>
            </w:r>
          </w:p>
        </w:tc>
        <w:tc>
          <w:tcPr>
            <w:tcW w:w="639" w:type="dxa"/>
          </w:tcPr>
          <w:p w14:paraId="6EB168B7" w14:textId="77777777" w:rsidR="007E4E0C" w:rsidRPr="00C139B4" w:rsidRDefault="007E4E0C" w:rsidP="00021B63">
            <w:pPr>
              <w:pStyle w:val="TAC"/>
              <w:rPr>
                <w:lang w:eastAsia="zh-CN"/>
              </w:rPr>
            </w:pPr>
            <w:r w:rsidRPr="00C139B4">
              <w:t>O</w:t>
            </w:r>
          </w:p>
        </w:tc>
        <w:tc>
          <w:tcPr>
            <w:tcW w:w="6521" w:type="dxa"/>
          </w:tcPr>
          <w:p w14:paraId="270B1C7C" w14:textId="77777777" w:rsidR="007E4E0C" w:rsidRPr="00C139B4" w:rsidRDefault="007E4E0C" w:rsidP="00021B63">
            <w:pPr>
              <w:pStyle w:val="TAL"/>
            </w:pPr>
            <w:r w:rsidRPr="00677A08">
              <w:t>Support of Removal of MSISDN</w:t>
            </w:r>
          </w:p>
          <w:p w14:paraId="70507904" w14:textId="77777777" w:rsidR="007E4E0C" w:rsidRPr="00C139B4" w:rsidRDefault="007E4E0C" w:rsidP="00021B63">
            <w:pPr>
              <w:pStyle w:val="TAL"/>
            </w:pPr>
          </w:p>
          <w:p w14:paraId="5A3F8297" w14:textId="77777777" w:rsidR="007E4E0C" w:rsidRPr="00C139B4" w:rsidRDefault="007E4E0C" w:rsidP="00021B63">
            <w:pPr>
              <w:pStyle w:val="TAL"/>
            </w:pPr>
            <w:r w:rsidRPr="00C139B4">
              <w:t>This feature is applicable to the ULR/ULA and DSR/DSA command pairs over the S6a/S6d interface.</w:t>
            </w:r>
          </w:p>
          <w:p w14:paraId="5181C9AC" w14:textId="77777777" w:rsidR="007E4E0C" w:rsidRPr="00C139B4" w:rsidRDefault="007E4E0C" w:rsidP="00021B63">
            <w:pPr>
              <w:pStyle w:val="TAL"/>
            </w:pPr>
          </w:p>
          <w:p w14:paraId="7B22BE1F" w14:textId="77777777" w:rsidR="007E4E0C" w:rsidRPr="00C139B4" w:rsidRDefault="007E4E0C" w:rsidP="00021B63">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7E4E0C" w:rsidRPr="00C139B4" w14:paraId="372D7E8E" w14:textId="77777777" w:rsidTr="00021B63">
        <w:trPr>
          <w:cantSplit/>
          <w:jc w:val="center"/>
        </w:trPr>
        <w:tc>
          <w:tcPr>
            <w:tcW w:w="993" w:type="dxa"/>
          </w:tcPr>
          <w:p w14:paraId="250E8BEE" w14:textId="77777777" w:rsidR="007E4E0C" w:rsidRPr="00C139B4" w:rsidRDefault="007E4E0C" w:rsidP="00021B63">
            <w:pPr>
              <w:pStyle w:val="TAC"/>
              <w:rPr>
                <w:lang w:eastAsia="zh-CN"/>
              </w:rPr>
            </w:pPr>
            <w:r w:rsidRPr="00C139B4">
              <w:rPr>
                <w:lang w:eastAsia="zh-CN"/>
              </w:rPr>
              <w:lastRenderedPageBreak/>
              <w:t>24</w:t>
            </w:r>
          </w:p>
        </w:tc>
        <w:tc>
          <w:tcPr>
            <w:tcW w:w="2182" w:type="dxa"/>
          </w:tcPr>
          <w:p w14:paraId="3A1AE149" w14:textId="77777777" w:rsidR="007E4E0C" w:rsidRPr="00C139B4" w:rsidRDefault="007E4E0C" w:rsidP="00021B63">
            <w:pPr>
              <w:pStyle w:val="TAL"/>
              <w:rPr>
                <w:lang w:eastAsia="zh-CN"/>
              </w:rPr>
            </w:pPr>
            <w:r w:rsidRPr="00C139B4">
              <w:rPr>
                <w:lang w:eastAsia="zh-CN"/>
              </w:rPr>
              <w:t>Emergency Service Continuity</w:t>
            </w:r>
          </w:p>
        </w:tc>
        <w:tc>
          <w:tcPr>
            <w:tcW w:w="639" w:type="dxa"/>
          </w:tcPr>
          <w:p w14:paraId="34416D5C" w14:textId="77777777" w:rsidR="007E4E0C" w:rsidRPr="00C139B4" w:rsidRDefault="007E4E0C" w:rsidP="00021B63">
            <w:pPr>
              <w:pStyle w:val="TAC"/>
              <w:rPr>
                <w:lang w:eastAsia="zh-CN"/>
              </w:rPr>
            </w:pPr>
            <w:r w:rsidRPr="00C139B4">
              <w:rPr>
                <w:lang w:eastAsia="zh-CN"/>
              </w:rPr>
              <w:t>O</w:t>
            </w:r>
          </w:p>
        </w:tc>
        <w:tc>
          <w:tcPr>
            <w:tcW w:w="6521" w:type="dxa"/>
          </w:tcPr>
          <w:p w14:paraId="4D0D32F8" w14:textId="77777777" w:rsidR="007E4E0C" w:rsidRPr="00C139B4" w:rsidRDefault="007E4E0C" w:rsidP="00021B63">
            <w:pPr>
              <w:pStyle w:val="TAC"/>
            </w:pPr>
            <w:r w:rsidRPr="00C139B4">
              <w:t>Support of Emergency Services Continuity</w:t>
            </w:r>
          </w:p>
          <w:p w14:paraId="0E69380D" w14:textId="77777777" w:rsidR="007E4E0C" w:rsidRPr="00C139B4" w:rsidRDefault="007E4E0C" w:rsidP="00021B63">
            <w:pPr>
              <w:pStyle w:val="TAC"/>
            </w:pPr>
          </w:p>
          <w:p w14:paraId="75980A09" w14:textId="77777777" w:rsidR="007E4E0C" w:rsidRPr="00C139B4" w:rsidRDefault="007E4E0C" w:rsidP="00021B63">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64C5E7C4" w14:textId="77777777" w:rsidR="007E4E0C" w:rsidRPr="00C139B4" w:rsidRDefault="007E4E0C" w:rsidP="00021B63">
            <w:pPr>
              <w:pStyle w:val="TAL"/>
            </w:pPr>
          </w:p>
          <w:p w14:paraId="175924A5" w14:textId="77777777" w:rsidR="007E4E0C" w:rsidRPr="00C139B4" w:rsidRDefault="007E4E0C" w:rsidP="00021B63">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51DF8AA2" w14:textId="77777777" w:rsidR="007E4E0C" w:rsidRPr="00C139B4" w:rsidRDefault="007E4E0C" w:rsidP="00021B63">
            <w:pPr>
              <w:pStyle w:val="TAL"/>
            </w:pPr>
          </w:p>
          <w:p w14:paraId="07D647A4" w14:textId="77777777" w:rsidR="007E4E0C" w:rsidRPr="00C139B4" w:rsidRDefault="007E4E0C" w:rsidP="00021B63">
            <w:pPr>
              <w:pStyle w:val="TAL"/>
            </w:pPr>
            <w:r w:rsidRPr="00C139B4">
              <w:t>If the HSS does not indicate support of this feature in a former ULA command, the MME shall not send a NOR command to update the PGW in use for emergency services.</w:t>
            </w:r>
          </w:p>
          <w:p w14:paraId="42870970" w14:textId="77777777" w:rsidR="007E4E0C" w:rsidRPr="00C139B4" w:rsidRDefault="007E4E0C" w:rsidP="00021B63">
            <w:pPr>
              <w:pStyle w:val="TAL"/>
            </w:pPr>
          </w:p>
          <w:p w14:paraId="5181E3A1" w14:textId="77777777" w:rsidR="007E4E0C" w:rsidRPr="00C139B4" w:rsidRDefault="007E4E0C" w:rsidP="00021B63">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7F067E70" w14:textId="77777777" w:rsidR="007E4E0C" w:rsidRPr="00C139B4" w:rsidRDefault="007E4E0C" w:rsidP="00021B63">
            <w:pPr>
              <w:pStyle w:val="TAL"/>
              <w:jc w:val="center"/>
            </w:pPr>
          </w:p>
        </w:tc>
      </w:tr>
      <w:tr w:rsidR="007E4E0C" w:rsidRPr="00C139B4" w14:paraId="4D8EF397" w14:textId="77777777" w:rsidTr="00021B63">
        <w:trPr>
          <w:cantSplit/>
          <w:jc w:val="center"/>
        </w:trPr>
        <w:tc>
          <w:tcPr>
            <w:tcW w:w="993" w:type="dxa"/>
          </w:tcPr>
          <w:p w14:paraId="675CEEC4" w14:textId="77777777" w:rsidR="007E4E0C" w:rsidRPr="00C139B4" w:rsidRDefault="007E4E0C" w:rsidP="00021B63">
            <w:pPr>
              <w:pStyle w:val="TAC"/>
              <w:rPr>
                <w:lang w:eastAsia="zh-CN"/>
              </w:rPr>
            </w:pPr>
            <w:r w:rsidRPr="00C139B4">
              <w:rPr>
                <w:rFonts w:hint="eastAsia"/>
                <w:lang w:eastAsia="zh-CN"/>
              </w:rPr>
              <w:t>25</w:t>
            </w:r>
          </w:p>
        </w:tc>
        <w:tc>
          <w:tcPr>
            <w:tcW w:w="2182" w:type="dxa"/>
          </w:tcPr>
          <w:p w14:paraId="7340C598" w14:textId="77777777" w:rsidR="007E4E0C" w:rsidRPr="00C139B4" w:rsidRDefault="007E4E0C" w:rsidP="00021B63">
            <w:pPr>
              <w:pStyle w:val="TAL"/>
              <w:rPr>
                <w:lang w:eastAsia="zh-CN"/>
              </w:rPr>
            </w:pPr>
            <w:r w:rsidRPr="00C139B4">
              <w:rPr>
                <w:rFonts w:hint="eastAsia"/>
                <w:lang w:eastAsia="zh-CN"/>
              </w:rPr>
              <w:t>V2X Capability</w:t>
            </w:r>
          </w:p>
        </w:tc>
        <w:tc>
          <w:tcPr>
            <w:tcW w:w="639" w:type="dxa"/>
          </w:tcPr>
          <w:p w14:paraId="16E943BE"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0DD89CAE" w14:textId="77777777" w:rsidR="007E4E0C" w:rsidRPr="00C139B4" w:rsidRDefault="007E4E0C" w:rsidP="00021B63">
            <w:pPr>
              <w:pStyle w:val="TAL"/>
              <w:rPr>
                <w:lang w:eastAsia="zh-CN"/>
              </w:rPr>
            </w:pPr>
            <w:r w:rsidRPr="00677A08">
              <w:t xml:space="preserve">Support of </w:t>
            </w:r>
            <w:r w:rsidRPr="00677A08">
              <w:rPr>
                <w:rFonts w:hint="eastAsia"/>
              </w:rPr>
              <w:t>V2X Service</w:t>
            </w:r>
          </w:p>
          <w:p w14:paraId="49FF6BB8" w14:textId="77777777" w:rsidR="007E4E0C" w:rsidRPr="00C139B4" w:rsidRDefault="007E4E0C" w:rsidP="00021B63">
            <w:pPr>
              <w:pStyle w:val="TAL"/>
            </w:pPr>
          </w:p>
          <w:p w14:paraId="66D447A2" w14:textId="77777777" w:rsidR="007E4E0C" w:rsidRPr="00C139B4" w:rsidRDefault="007E4E0C" w:rsidP="00021B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78CD113A" w14:textId="77777777" w:rsidR="007E4E0C" w:rsidRPr="00C139B4" w:rsidRDefault="007E4E0C" w:rsidP="00021B63">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6E1AD62E" w14:textId="77777777" w:rsidR="007E4E0C" w:rsidRPr="00C139B4" w:rsidRDefault="007E4E0C" w:rsidP="00021B63">
            <w:pPr>
              <w:pStyle w:val="TAL"/>
              <w:rPr>
                <w:lang w:eastAsia="zh-CN"/>
              </w:rPr>
            </w:pPr>
          </w:p>
          <w:p w14:paraId="16978326" w14:textId="77777777" w:rsidR="007E4E0C" w:rsidRPr="00C139B4" w:rsidRDefault="007E4E0C" w:rsidP="00021B63">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7E4E0C" w:rsidRPr="00C139B4" w14:paraId="21CC6415" w14:textId="77777777" w:rsidTr="00021B63">
        <w:trPr>
          <w:cantSplit/>
          <w:jc w:val="center"/>
        </w:trPr>
        <w:tc>
          <w:tcPr>
            <w:tcW w:w="993" w:type="dxa"/>
          </w:tcPr>
          <w:p w14:paraId="0023B6D6" w14:textId="77777777" w:rsidR="007E4E0C" w:rsidRPr="00C139B4" w:rsidRDefault="007E4E0C" w:rsidP="00021B63">
            <w:pPr>
              <w:pStyle w:val="TAC"/>
              <w:rPr>
                <w:lang w:eastAsia="zh-CN"/>
              </w:rPr>
            </w:pPr>
            <w:r w:rsidRPr="00C139B4">
              <w:rPr>
                <w:lang w:eastAsia="zh-CN"/>
              </w:rPr>
              <w:t>26</w:t>
            </w:r>
          </w:p>
        </w:tc>
        <w:tc>
          <w:tcPr>
            <w:tcW w:w="2182" w:type="dxa"/>
          </w:tcPr>
          <w:p w14:paraId="7529CE16" w14:textId="77777777" w:rsidR="007E4E0C" w:rsidRPr="00C139B4" w:rsidRDefault="007E4E0C" w:rsidP="00021B63">
            <w:pPr>
              <w:pStyle w:val="TAL"/>
              <w:rPr>
                <w:lang w:eastAsia="zh-CN"/>
              </w:rPr>
            </w:pPr>
            <w:r w:rsidRPr="00C139B4">
              <w:rPr>
                <w:lang w:eastAsia="zh-CN"/>
              </w:rPr>
              <w:t>External-Identifier</w:t>
            </w:r>
          </w:p>
        </w:tc>
        <w:tc>
          <w:tcPr>
            <w:tcW w:w="639" w:type="dxa"/>
          </w:tcPr>
          <w:p w14:paraId="5FD4117C" w14:textId="77777777" w:rsidR="007E4E0C" w:rsidRPr="00C139B4" w:rsidRDefault="007E4E0C" w:rsidP="00021B63">
            <w:pPr>
              <w:pStyle w:val="TAC"/>
              <w:rPr>
                <w:lang w:eastAsia="zh-CN"/>
              </w:rPr>
            </w:pPr>
            <w:r w:rsidRPr="00C139B4">
              <w:rPr>
                <w:lang w:eastAsia="zh-CN"/>
              </w:rPr>
              <w:t>O</w:t>
            </w:r>
          </w:p>
        </w:tc>
        <w:tc>
          <w:tcPr>
            <w:tcW w:w="6521" w:type="dxa"/>
          </w:tcPr>
          <w:p w14:paraId="65AFB50F" w14:textId="77777777" w:rsidR="007E4E0C" w:rsidRPr="00C139B4" w:rsidRDefault="007E4E0C" w:rsidP="00021B63">
            <w:pPr>
              <w:pStyle w:val="TAC"/>
              <w:rPr>
                <w:lang w:eastAsia="zh-CN"/>
              </w:rPr>
            </w:pPr>
            <w:r w:rsidRPr="00C139B4">
              <w:t xml:space="preserve">Support of </w:t>
            </w:r>
            <w:r w:rsidRPr="00C139B4">
              <w:rPr>
                <w:lang w:eastAsia="zh-CN"/>
              </w:rPr>
              <w:t>External-Identifier</w:t>
            </w:r>
          </w:p>
          <w:p w14:paraId="20C1F9AF" w14:textId="77777777" w:rsidR="007E4E0C" w:rsidRPr="00C139B4" w:rsidRDefault="007E4E0C" w:rsidP="00021B63">
            <w:pPr>
              <w:pStyle w:val="TAL"/>
            </w:pPr>
          </w:p>
          <w:p w14:paraId="4C94845E" w14:textId="77777777" w:rsidR="007E4E0C" w:rsidRPr="00C139B4" w:rsidRDefault="007E4E0C" w:rsidP="00021B63">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78A6E329" w14:textId="77777777" w:rsidR="007E4E0C" w:rsidRPr="00C139B4" w:rsidRDefault="007E4E0C" w:rsidP="00021B63">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35659401" w14:textId="77777777" w:rsidR="007E4E0C" w:rsidRPr="00C139B4" w:rsidRDefault="007E4E0C" w:rsidP="00021B63">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14EBCACD" w14:textId="77777777" w:rsidR="007E4E0C" w:rsidRPr="00C139B4" w:rsidRDefault="007E4E0C" w:rsidP="00021B63">
            <w:pPr>
              <w:pStyle w:val="TAL"/>
            </w:pPr>
            <w:r w:rsidRPr="00C139B4">
              <w:t>-The HSS shall not send Monitoring Event configuration for UEs that are part of a group and have no MSISDN as part of its subscription data to the MME/SGSN.</w:t>
            </w:r>
          </w:p>
          <w:p w14:paraId="34CFC52F" w14:textId="77777777" w:rsidR="007E4E0C" w:rsidRPr="00C139B4" w:rsidRDefault="007E4E0C" w:rsidP="00021B63">
            <w:pPr>
              <w:pStyle w:val="TAL"/>
              <w:rPr>
                <w:lang w:eastAsia="zh-CN"/>
              </w:rPr>
            </w:pPr>
            <w:r w:rsidRPr="00C139B4">
              <w:t>-The HSS shall not indicate External-Identifier-Withdrawal in the DSR-Flags AVP of the DSR.</w:t>
            </w:r>
          </w:p>
        </w:tc>
      </w:tr>
      <w:tr w:rsidR="007E4E0C" w:rsidRPr="00C139B4" w14:paraId="2A2082AA" w14:textId="77777777" w:rsidTr="00021B63">
        <w:trPr>
          <w:cantSplit/>
          <w:jc w:val="center"/>
        </w:trPr>
        <w:tc>
          <w:tcPr>
            <w:tcW w:w="993" w:type="dxa"/>
          </w:tcPr>
          <w:p w14:paraId="39284276" w14:textId="77777777" w:rsidR="007E4E0C" w:rsidRPr="00C139B4" w:rsidRDefault="007E4E0C" w:rsidP="00021B63">
            <w:pPr>
              <w:pStyle w:val="TAC"/>
              <w:rPr>
                <w:lang w:eastAsia="zh-CN"/>
              </w:rPr>
            </w:pPr>
            <w:r w:rsidRPr="00C139B4">
              <w:rPr>
                <w:lang w:eastAsia="zh-CN"/>
              </w:rPr>
              <w:t>27</w:t>
            </w:r>
          </w:p>
        </w:tc>
        <w:tc>
          <w:tcPr>
            <w:tcW w:w="2182" w:type="dxa"/>
          </w:tcPr>
          <w:p w14:paraId="588A719F" w14:textId="77777777" w:rsidR="007E4E0C" w:rsidRPr="00C139B4" w:rsidRDefault="007E4E0C" w:rsidP="00021B63">
            <w:pPr>
              <w:pStyle w:val="TAL"/>
              <w:rPr>
                <w:lang w:val="en-US" w:eastAsia="zh-CN"/>
              </w:rPr>
            </w:pPr>
            <w:r w:rsidRPr="00C139B4">
              <w:rPr>
                <w:lang w:val="en-US" w:eastAsia="zh-CN"/>
              </w:rPr>
              <w:t>NR as Secondary RAT</w:t>
            </w:r>
          </w:p>
        </w:tc>
        <w:tc>
          <w:tcPr>
            <w:tcW w:w="639" w:type="dxa"/>
          </w:tcPr>
          <w:p w14:paraId="5235C8E9" w14:textId="77777777" w:rsidR="007E4E0C" w:rsidRPr="00C139B4" w:rsidRDefault="007E4E0C" w:rsidP="00021B63">
            <w:pPr>
              <w:pStyle w:val="TAC"/>
              <w:rPr>
                <w:lang w:val="en-US" w:eastAsia="zh-CN"/>
              </w:rPr>
            </w:pPr>
            <w:r w:rsidRPr="00C139B4">
              <w:rPr>
                <w:lang w:val="en-US" w:eastAsia="zh-CN"/>
              </w:rPr>
              <w:t>O</w:t>
            </w:r>
          </w:p>
        </w:tc>
        <w:tc>
          <w:tcPr>
            <w:tcW w:w="6521" w:type="dxa"/>
          </w:tcPr>
          <w:p w14:paraId="74697EEA" w14:textId="77777777" w:rsidR="007E4E0C" w:rsidRPr="00C139B4" w:rsidRDefault="007E4E0C" w:rsidP="00021B63">
            <w:pPr>
              <w:pStyle w:val="TAL"/>
              <w:rPr>
                <w:lang w:val="en-US"/>
              </w:rPr>
            </w:pPr>
            <w:r w:rsidRPr="00677A08">
              <w:t>Support of NR as Secondary RAT</w:t>
            </w:r>
          </w:p>
          <w:p w14:paraId="0E36C2E8" w14:textId="77777777" w:rsidR="007E4E0C" w:rsidRPr="00C139B4" w:rsidRDefault="007E4E0C" w:rsidP="00021B63">
            <w:pPr>
              <w:pStyle w:val="TAL"/>
            </w:pPr>
          </w:p>
          <w:p w14:paraId="65E00756" w14:textId="77777777" w:rsidR="007E4E0C" w:rsidRPr="00C139B4" w:rsidRDefault="007E4E0C" w:rsidP="00021B63">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5E864BE7" w14:textId="77777777" w:rsidR="007E4E0C" w:rsidRPr="00C139B4" w:rsidRDefault="007E4E0C" w:rsidP="00021B63">
            <w:pPr>
              <w:pStyle w:val="TAL"/>
            </w:pPr>
          </w:p>
          <w:p w14:paraId="611AB8B4" w14:textId="04A05D73" w:rsidR="007E4E0C" w:rsidRPr="00C139B4" w:rsidRDefault="007E4E0C" w:rsidP="00021B63">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ins w:id="18" w:author="Huawei" w:date="2024-02-19T16:21:00Z">
              <w:r w:rsidR="003D503D">
                <w:t xml:space="preserve"> (e.g., </w:t>
              </w:r>
              <w:r w:rsidR="003D503D" w:rsidRPr="00C139B4">
                <w:t>extended QoS parameters</w:t>
              </w:r>
              <w:r w:rsidR="003D503D">
                <w:t xml:space="preserve">), </w:t>
              </w:r>
              <w:r w:rsidR="003D503D" w:rsidRPr="00C139B4">
                <w:t>the MME shall ignore the bit "NR as Secondary RAT Not Allowed" in Access-Restriction-Data</w:t>
              </w:r>
              <w:r w:rsidR="003D503D">
                <w:t>, while the setting of the “</w:t>
              </w:r>
              <w:r w:rsidR="003D503D" w:rsidRPr="00C139B4">
                <w:t>NR as Secondary RAT Not Allowed</w:t>
              </w:r>
              <w:r w:rsidR="003D503D">
                <w:t>” bit shall be aligned with the subcription data of the user</w:t>
              </w:r>
            </w:ins>
            <w:r w:rsidRPr="00C139B4">
              <w:t>.</w:t>
            </w:r>
          </w:p>
          <w:p w14:paraId="592CBEC9" w14:textId="77777777" w:rsidR="007E4E0C" w:rsidRPr="00C139B4" w:rsidRDefault="007E4E0C" w:rsidP="00021B63">
            <w:pPr>
              <w:pStyle w:val="TAL"/>
            </w:pPr>
          </w:p>
          <w:p w14:paraId="24A0065A" w14:textId="77777777" w:rsidR="007E4E0C" w:rsidRPr="00C139B4" w:rsidRDefault="007E4E0C" w:rsidP="00021B63">
            <w:pPr>
              <w:pStyle w:val="TAL"/>
            </w:pPr>
            <w:r w:rsidRPr="00C139B4">
              <w:t>If the HSS does not support this feature, the MME shall ignore the bit "NR as Secondary RAT Not Allowed" in Access-Restriction-Data.</w:t>
            </w:r>
          </w:p>
        </w:tc>
      </w:tr>
      <w:tr w:rsidR="007E4E0C" w:rsidRPr="00C139B4" w14:paraId="235A6539" w14:textId="77777777" w:rsidTr="00021B63">
        <w:trPr>
          <w:cantSplit/>
          <w:jc w:val="center"/>
        </w:trPr>
        <w:tc>
          <w:tcPr>
            <w:tcW w:w="993" w:type="dxa"/>
          </w:tcPr>
          <w:p w14:paraId="3C4170AD" w14:textId="77777777" w:rsidR="007E4E0C" w:rsidRPr="00C139B4" w:rsidRDefault="007E4E0C" w:rsidP="00021B63">
            <w:pPr>
              <w:pStyle w:val="TAC"/>
              <w:rPr>
                <w:lang w:eastAsia="zh-CN"/>
              </w:rPr>
            </w:pPr>
            <w:r w:rsidRPr="00C139B4">
              <w:rPr>
                <w:lang w:eastAsia="zh-CN"/>
              </w:rPr>
              <w:lastRenderedPageBreak/>
              <w:t>28</w:t>
            </w:r>
          </w:p>
        </w:tc>
        <w:tc>
          <w:tcPr>
            <w:tcW w:w="2182" w:type="dxa"/>
          </w:tcPr>
          <w:p w14:paraId="358C6A2D" w14:textId="77777777" w:rsidR="007E4E0C" w:rsidRPr="00C139B4" w:rsidRDefault="007E4E0C" w:rsidP="00021B63">
            <w:pPr>
              <w:pStyle w:val="TAL"/>
              <w:rPr>
                <w:lang w:val="en-US" w:eastAsia="zh-CN"/>
              </w:rPr>
            </w:pPr>
            <w:r w:rsidRPr="00C139B4">
              <w:rPr>
                <w:lang w:val="en-US" w:eastAsia="zh-CN"/>
              </w:rPr>
              <w:t>Unlicensed Spectrum as Secondary RAT</w:t>
            </w:r>
          </w:p>
        </w:tc>
        <w:tc>
          <w:tcPr>
            <w:tcW w:w="639" w:type="dxa"/>
          </w:tcPr>
          <w:p w14:paraId="66D20534" w14:textId="77777777" w:rsidR="007E4E0C" w:rsidRPr="00C139B4" w:rsidRDefault="007E4E0C" w:rsidP="00021B63">
            <w:pPr>
              <w:pStyle w:val="TAC"/>
              <w:rPr>
                <w:lang w:val="en-US" w:eastAsia="zh-CN"/>
              </w:rPr>
            </w:pPr>
            <w:r w:rsidRPr="00C139B4">
              <w:rPr>
                <w:lang w:val="en-US" w:eastAsia="zh-CN"/>
              </w:rPr>
              <w:t>O</w:t>
            </w:r>
          </w:p>
        </w:tc>
        <w:tc>
          <w:tcPr>
            <w:tcW w:w="6521" w:type="dxa"/>
          </w:tcPr>
          <w:p w14:paraId="221E9953" w14:textId="77777777" w:rsidR="007E4E0C" w:rsidRPr="00094281" w:rsidRDefault="007E4E0C" w:rsidP="00021B63">
            <w:pPr>
              <w:pStyle w:val="TAL"/>
              <w:rPr>
                <w:lang w:val="en-US"/>
              </w:rPr>
            </w:pPr>
            <w:r w:rsidRPr="00677A08">
              <w:t>Support of Unlicensed Spectrum as Secondary RAT</w:t>
            </w:r>
          </w:p>
          <w:p w14:paraId="0AECBB2E" w14:textId="77777777" w:rsidR="007E4E0C" w:rsidRPr="00094281" w:rsidRDefault="007E4E0C" w:rsidP="00021B63">
            <w:pPr>
              <w:pStyle w:val="TAL"/>
              <w:rPr>
                <w:lang w:val="en-US"/>
              </w:rPr>
            </w:pPr>
          </w:p>
          <w:p w14:paraId="36D585C4" w14:textId="77777777" w:rsidR="007E4E0C" w:rsidRPr="00094281" w:rsidRDefault="007E4E0C" w:rsidP="00021B63">
            <w:pPr>
              <w:pStyle w:val="TAL"/>
            </w:pPr>
            <w:r w:rsidRPr="00677A08">
              <w:t>This feature is applicable to the ULR/ULA and IDR/IDA command pairs over S6a (and S6d) when the MME (or combined MME/SGSN) supports the use of unlicensed spectrum in the form of LAA or LWA/LWIP as Secondary RAT.</w:t>
            </w:r>
          </w:p>
          <w:p w14:paraId="38797091" w14:textId="77777777" w:rsidR="007E4E0C" w:rsidRPr="00094281" w:rsidRDefault="007E4E0C" w:rsidP="00021B63">
            <w:pPr>
              <w:pStyle w:val="TAL"/>
            </w:pPr>
          </w:p>
          <w:p w14:paraId="25E045A4" w14:textId="77777777" w:rsidR="007E4E0C" w:rsidRPr="00094281" w:rsidRDefault="007E4E0C" w:rsidP="00021B63">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7DC6BB0" w14:textId="77777777" w:rsidR="007E4E0C" w:rsidRPr="00094281" w:rsidRDefault="007E4E0C" w:rsidP="00021B63">
            <w:pPr>
              <w:pStyle w:val="TAL"/>
            </w:pPr>
          </w:p>
          <w:p w14:paraId="4E1C00E0" w14:textId="77777777" w:rsidR="007E4E0C" w:rsidRPr="00C139B4" w:rsidRDefault="007E4E0C" w:rsidP="00021B63">
            <w:pPr>
              <w:pStyle w:val="TAL"/>
              <w:rPr>
                <w:lang w:val="en-US"/>
              </w:rPr>
            </w:pPr>
            <w:r w:rsidRPr="00094281">
              <w:t>If the HSS does not support this feature, the MME shall ignore the bit "Unlicensed Spectrum as Secondary RAT Not Allowed" in Access-Restriction-Data.</w:t>
            </w:r>
          </w:p>
        </w:tc>
      </w:tr>
      <w:tr w:rsidR="007E4E0C" w:rsidRPr="00C139B4" w14:paraId="2C9B13BC" w14:textId="77777777" w:rsidTr="00021B63">
        <w:trPr>
          <w:cantSplit/>
          <w:jc w:val="center"/>
        </w:trPr>
        <w:tc>
          <w:tcPr>
            <w:tcW w:w="993" w:type="dxa"/>
          </w:tcPr>
          <w:p w14:paraId="5DE9F8FF" w14:textId="77777777" w:rsidR="007E4E0C" w:rsidRPr="00C139B4" w:rsidRDefault="007E4E0C" w:rsidP="00021B63">
            <w:pPr>
              <w:pStyle w:val="TAC"/>
              <w:rPr>
                <w:lang w:eastAsia="zh-CN"/>
              </w:rPr>
            </w:pPr>
            <w:r>
              <w:rPr>
                <w:lang w:eastAsia="zh-CN"/>
              </w:rPr>
              <w:t>29</w:t>
            </w:r>
          </w:p>
        </w:tc>
        <w:tc>
          <w:tcPr>
            <w:tcW w:w="2182" w:type="dxa"/>
          </w:tcPr>
          <w:p w14:paraId="74023ECD" w14:textId="77777777" w:rsidR="007E4E0C" w:rsidRPr="00C139B4" w:rsidRDefault="007E4E0C" w:rsidP="00021B63">
            <w:pPr>
              <w:pStyle w:val="TAL"/>
              <w:rPr>
                <w:lang w:val="en-US" w:eastAsia="zh-CN"/>
              </w:rPr>
            </w:pPr>
            <w:r>
              <w:rPr>
                <w:lang w:eastAsia="zh-CN"/>
              </w:rPr>
              <w:t>Ethernet</w:t>
            </w:r>
            <w:r w:rsidRPr="00C139B4">
              <w:rPr>
                <w:lang w:eastAsia="zh-CN"/>
              </w:rPr>
              <w:t xml:space="preserve"> PDN Type APNs</w:t>
            </w:r>
          </w:p>
        </w:tc>
        <w:tc>
          <w:tcPr>
            <w:tcW w:w="639" w:type="dxa"/>
          </w:tcPr>
          <w:p w14:paraId="15303B75" w14:textId="77777777" w:rsidR="007E4E0C" w:rsidRPr="00C139B4" w:rsidRDefault="007E4E0C" w:rsidP="00021B63">
            <w:pPr>
              <w:pStyle w:val="TAC"/>
              <w:rPr>
                <w:lang w:val="en-US" w:eastAsia="zh-CN"/>
              </w:rPr>
            </w:pPr>
            <w:r w:rsidRPr="00C139B4">
              <w:t>O</w:t>
            </w:r>
          </w:p>
        </w:tc>
        <w:tc>
          <w:tcPr>
            <w:tcW w:w="6521" w:type="dxa"/>
          </w:tcPr>
          <w:p w14:paraId="7665AA14" w14:textId="77777777" w:rsidR="007E4E0C" w:rsidRPr="00C139B4" w:rsidRDefault="007E4E0C" w:rsidP="00021B63">
            <w:pPr>
              <w:pStyle w:val="TAL"/>
            </w:pPr>
            <w:r w:rsidRPr="00677A08">
              <w:t>Support of Ethernet PDN Type APNs</w:t>
            </w:r>
          </w:p>
          <w:p w14:paraId="353AB269" w14:textId="77777777" w:rsidR="007E4E0C" w:rsidRPr="00C139B4" w:rsidRDefault="007E4E0C" w:rsidP="00021B63">
            <w:pPr>
              <w:pStyle w:val="TAL"/>
            </w:pPr>
          </w:p>
          <w:p w14:paraId="27DB2469" w14:textId="77777777" w:rsidR="007E4E0C" w:rsidRPr="00C139B4" w:rsidRDefault="007E4E0C" w:rsidP="00021B63">
            <w:pPr>
              <w:pStyle w:val="TAL"/>
            </w:pPr>
            <w:r w:rsidRPr="00C139B4">
              <w:t>This feature is applicable to the ULR/ULA and IDR/IDA command pairs over the S6a and S6d interfaces.</w:t>
            </w:r>
          </w:p>
          <w:p w14:paraId="1D10A7D0" w14:textId="77777777" w:rsidR="007E4E0C" w:rsidRPr="00C139B4" w:rsidRDefault="007E4E0C" w:rsidP="00021B63">
            <w:pPr>
              <w:pStyle w:val="TAL"/>
            </w:pPr>
          </w:p>
          <w:p w14:paraId="23029DF9" w14:textId="77777777" w:rsidR="007E4E0C" w:rsidRPr="00C139B4" w:rsidRDefault="007E4E0C" w:rsidP="00021B63">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367310E8" w14:textId="77777777" w:rsidR="007E4E0C" w:rsidRPr="00C139B4" w:rsidRDefault="007E4E0C" w:rsidP="00021B63">
            <w:pPr>
              <w:pStyle w:val="TAL"/>
            </w:pPr>
          </w:p>
          <w:p w14:paraId="775C57A4" w14:textId="77777777" w:rsidR="007E4E0C" w:rsidRPr="00C139B4" w:rsidRDefault="007E4E0C" w:rsidP="00021B63">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7E4E0C" w:rsidRPr="00C139B4" w14:paraId="5A09604E" w14:textId="77777777" w:rsidTr="00021B63">
        <w:trPr>
          <w:cantSplit/>
          <w:jc w:val="center"/>
        </w:trPr>
        <w:tc>
          <w:tcPr>
            <w:tcW w:w="993" w:type="dxa"/>
          </w:tcPr>
          <w:p w14:paraId="5450CF2A" w14:textId="77777777" w:rsidR="007E4E0C" w:rsidRDefault="007E4E0C" w:rsidP="00021B63">
            <w:pPr>
              <w:pStyle w:val="TAC"/>
              <w:rPr>
                <w:lang w:eastAsia="zh-CN"/>
              </w:rPr>
            </w:pPr>
            <w:r>
              <w:rPr>
                <w:lang w:val="en-US"/>
              </w:rPr>
              <w:t>30</w:t>
            </w:r>
          </w:p>
        </w:tc>
        <w:tc>
          <w:tcPr>
            <w:tcW w:w="2182" w:type="dxa"/>
          </w:tcPr>
          <w:p w14:paraId="3B285D1E" w14:textId="77777777" w:rsidR="007E4E0C" w:rsidRDefault="007E4E0C" w:rsidP="00021B63">
            <w:pPr>
              <w:pStyle w:val="TAL"/>
              <w:rPr>
                <w:lang w:eastAsia="zh-CN"/>
              </w:rPr>
            </w:pPr>
            <w:r>
              <w:t>Extended Reference IDs</w:t>
            </w:r>
          </w:p>
        </w:tc>
        <w:tc>
          <w:tcPr>
            <w:tcW w:w="639" w:type="dxa"/>
          </w:tcPr>
          <w:p w14:paraId="16892018" w14:textId="77777777" w:rsidR="007E4E0C" w:rsidRPr="00C139B4" w:rsidRDefault="007E4E0C" w:rsidP="00021B63">
            <w:pPr>
              <w:pStyle w:val="TAC"/>
            </w:pPr>
            <w:r>
              <w:rPr>
                <w:lang w:val="en-US"/>
              </w:rPr>
              <w:t>O</w:t>
            </w:r>
          </w:p>
        </w:tc>
        <w:tc>
          <w:tcPr>
            <w:tcW w:w="6521" w:type="dxa"/>
          </w:tcPr>
          <w:p w14:paraId="25A0E42E" w14:textId="77777777" w:rsidR="007E4E0C" w:rsidRPr="003D6F86" w:rsidRDefault="007E4E0C" w:rsidP="00021B63">
            <w:pPr>
              <w:pStyle w:val="TAL"/>
            </w:pPr>
            <w:r w:rsidRPr="00677A08">
              <w:t>Extended Reference IDs</w:t>
            </w:r>
          </w:p>
          <w:p w14:paraId="285E79AD" w14:textId="77777777" w:rsidR="007E4E0C" w:rsidRPr="003D6F86" w:rsidRDefault="007E4E0C" w:rsidP="00021B63">
            <w:pPr>
              <w:pStyle w:val="TAL"/>
            </w:pPr>
          </w:p>
          <w:p w14:paraId="4B6EA7D5" w14:textId="77777777" w:rsidR="007E4E0C" w:rsidRPr="003D6F86" w:rsidRDefault="007E4E0C" w:rsidP="00021B63">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F2962E1" w14:textId="77777777" w:rsidR="007E4E0C" w:rsidRPr="003D6F86" w:rsidRDefault="007E4E0C" w:rsidP="00021B63">
            <w:pPr>
              <w:pStyle w:val="TAL"/>
            </w:pPr>
          </w:p>
          <w:p w14:paraId="21C33D0A" w14:textId="77777777" w:rsidR="007E4E0C" w:rsidRPr="003D6F86" w:rsidRDefault="007E4E0C" w:rsidP="00021B63">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7E4E0C" w:rsidRPr="00C139B4" w14:paraId="28A9CFA2" w14:textId="77777777" w:rsidTr="00021B63">
        <w:trPr>
          <w:cantSplit/>
          <w:jc w:val="center"/>
        </w:trPr>
        <w:tc>
          <w:tcPr>
            <w:tcW w:w="10335" w:type="dxa"/>
            <w:gridSpan w:val="4"/>
          </w:tcPr>
          <w:p w14:paraId="34C0689A" w14:textId="77777777" w:rsidR="007E4E0C" w:rsidRPr="00C139B4" w:rsidRDefault="007E4E0C" w:rsidP="00021B63">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5479B4BC" w14:textId="77777777" w:rsidR="007E4E0C" w:rsidRPr="00C139B4" w:rsidRDefault="007E4E0C" w:rsidP="00021B63">
            <w:pPr>
              <w:pStyle w:val="TAL"/>
            </w:pPr>
            <w:r w:rsidRPr="00C139B4">
              <w:t>Feature: A short name that can be used to refer to the bit and to the feature, e.g. "</w:t>
            </w:r>
            <w:r w:rsidRPr="00C139B4">
              <w:rPr>
                <w:rFonts w:hint="eastAsia"/>
                <w:lang w:eastAsia="zh-CN"/>
              </w:rPr>
              <w:t>SMS in MME</w:t>
            </w:r>
            <w:r w:rsidRPr="00C139B4">
              <w:t>".</w:t>
            </w:r>
          </w:p>
          <w:p w14:paraId="5C177380" w14:textId="77777777" w:rsidR="007E4E0C" w:rsidRPr="00C139B4" w:rsidRDefault="007E4E0C" w:rsidP="00021B63">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0AB6E239" w14:textId="77777777" w:rsidR="007E4E0C" w:rsidRPr="00C139B4" w:rsidRDefault="007E4E0C" w:rsidP="00021B63">
            <w:pPr>
              <w:pStyle w:val="TAL"/>
            </w:pPr>
            <w:r w:rsidRPr="00C139B4">
              <w:t>Description: A clear textual description of the feature.</w:t>
            </w:r>
          </w:p>
          <w:p w14:paraId="25116DB0" w14:textId="77777777" w:rsidR="007E4E0C" w:rsidRPr="00C139B4" w:rsidRDefault="007E4E0C" w:rsidP="009F1BC9">
            <w:pPr>
              <w:pStyle w:val="TAN"/>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158F3366" w14:textId="77777777" w:rsidR="007E4E0C" w:rsidRPr="00C139B4" w:rsidRDefault="007E4E0C" w:rsidP="007E4E0C"/>
    <w:p w14:paraId="31B396B7" w14:textId="77777777" w:rsidR="007E4E0C" w:rsidRPr="00C139B4" w:rsidRDefault="007E4E0C" w:rsidP="007E4E0C">
      <w:r w:rsidRPr="00C139B4">
        <w:t>Features that are not indicated in the Supported-Features AVPs within a given application message shall not be used to construct that message.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5F167" w14:textId="77777777" w:rsidR="001C2B08" w:rsidRDefault="001C2B08">
      <w:r>
        <w:separator/>
      </w:r>
    </w:p>
  </w:endnote>
  <w:endnote w:type="continuationSeparator" w:id="0">
    <w:p w14:paraId="363F8740" w14:textId="77777777" w:rsidR="001C2B08" w:rsidRDefault="001C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AB585" w14:textId="77777777" w:rsidR="001C2B08" w:rsidRDefault="001C2B08">
      <w:r>
        <w:separator/>
      </w:r>
    </w:p>
  </w:footnote>
  <w:footnote w:type="continuationSeparator" w:id="0">
    <w:p w14:paraId="1BC8231E" w14:textId="77777777" w:rsidR="001C2B08" w:rsidRDefault="001C2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1B63" w:rsidRDefault="00021B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1B63" w:rsidRDefault="00021B6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1B63" w:rsidRDefault="00021B6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1B63" w:rsidRDefault="00021B6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7B60"/>
    <w:rsid w:val="001B2CFE"/>
    <w:rsid w:val="001B2D2D"/>
    <w:rsid w:val="001B52F0"/>
    <w:rsid w:val="001B7A65"/>
    <w:rsid w:val="001C2B08"/>
    <w:rsid w:val="001E41F3"/>
    <w:rsid w:val="001F5B25"/>
    <w:rsid w:val="002131B7"/>
    <w:rsid w:val="0021595B"/>
    <w:rsid w:val="0021667E"/>
    <w:rsid w:val="00257E8C"/>
    <w:rsid w:val="0026004D"/>
    <w:rsid w:val="00261648"/>
    <w:rsid w:val="002640DD"/>
    <w:rsid w:val="00270AFC"/>
    <w:rsid w:val="00271039"/>
    <w:rsid w:val="00275D12"/>
    <w:rsid w:val="0028339F"/>
    <w:rsid w:val="00284FEB"/>
    <w:rsid w:val="002860C4"/>
    <w:rsid w:val="00287B47"/>
    <w:rsid w:val="002B5741"/>
    <w:rsid w:val="002D2017"/>
    <w:rsid w:val="002E181F"/>
    <w:rsid w:val="002E472E"/>
    <w:rsid w:val="002E5F73"/>
    <w:rsid w:val="00302ED1"/>
    <w:rsid w:val="00305409"/>
    <w:rsid w:val="003208AE"/>
    <w:rsid w:val="0032195B"/>
    <w:rsid w:val="003372F3"/>
    <w:rsid w:val="00357FC4"/>
    <w:rsid w:val="003609EF"/>
    <w:rsid w:val="0036231A"/>
    <w:rsid w:val="00374DD4"/>
    <w:rsid w:val="00390AEE"/>
    <w:rsid w:val="003D503D"/>
    <w:rsid w:val="003D6A6F"/>
    <w:rsid w:val="003E1A36"/>
    <w:rsid w:val="003E63F6"/>
    <w:rsid w:val="00410371"/>
    <w:rsid w:val="004242F1"/>
    <w:rsid w:val="00425379"/>
    <w:rsid w:val="004345CA"/>
    <w:rsid w:val="00436D5E"/>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A33E8"/>
    <w:rsid w:val="005D1124"/>
    <w:rsid w:val="005E0C36"/>
    <w:rsid w:val="005E2C44"/>
    <w:rsid w:val="005F531E"/>
    <w:rsid w:val="005F6308"/>
    <w:rsid w:val="00621188"/>
    <w:rsid w:val="006257ED"/>
    <w:rsid w:val="0064071F"/>
    <w:rsid w:val="00653DE4"/>
    <w:rsid w:val="006615A8"/>
    <w:rsid w:val="00665C47"/>
    <w:rsid w:val="00695808"/>
    <w:rsid w:val="006B46FB"/>
    <w:rsid w:val="006C5C6F"/>
    <w:rsid w:val="006E21FB"/>
    <w:rsid w:val="006F363F"/>
    <w:rsid w:val="006F4128"/>
    <w:rsid w:val="006F6212"/>
    <w:rsid w:val="007049BC"/>
    <w:rsid w:val="007217F3"/>
    <w:rsid w:val="00724C3B"/>
    <w:rsid w:val="00743CC7"/>
    <w:rsid w:val="00753E38"/>
    <w:rsid w:val="007608AA"/>
    <w:rsid w:val="007612E4"/>
    <w:rsid w:val="00770E64"/>
    <w:rsid w:val="0078067A"/>
    <w:rsid w:val="007829FC"/>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2478"/>
    <w:rsid w:val="0085386E"/>
    <w:rsid w:val="008626E7"/>
    <w:rsid w:val="00870EE7"/>
    <w:rsid w:val="008832FC"/>
    <w:rsid w:val="008863B9"/>
    <w:rsid w:val="008A45A6"/>
    <w:rsid w:val="008A61F7"/>
    <w:rsid w:val="008B4B79"/>
    <w:rsid w:val="008D3CCC"/>
    <w:rsid w:val="008F3789"/>
    <w:rsid w:val="008F3D3D"/>
    <w:rsid w:val="008F6676"/>
    <w:rsid w:val="008F686C"/>
    <w:rsid w:val="00901C8E"/>
    <w:rsid w:val="00906291"/>
    <w:rsid w:val="009148DE"/>
    <w:rsid w:val="00933CED"/>
    <w:rsid w:val="00941E30"/>
    <w:rsid w:val="00941F9C"/>
    <w:rsid w:val="00955C39"/>
    <w:rsid w:val="00966BCF"/>
    <w:rsid w:val="009777D9"/>
    <w:rsid w:val="00991B88"/>
    <w:rsid w:val="009A5753"/>
    <w:rsid w:val="009A579D"/>
    <w:rsid w:val="009D3527"/>
    <w:rsid w:val="009D37B0"/>
    <w:rsid w:val="009D766E"/>
    <w:rsid w:val="009D7FEB"/>
    <w:rsid w:val="009E3297"/>
    <w:rsid w:val="009F1BC9"/>
    <w:rsid w:val="009F734F"/>
    <w:rsid w:val="00A246B6"/>
    <w:rsid w:val="00A27191"/>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16FC3"/>
    <w:rsid w:val="00C21259"/>
    <w:rsid w:val="00C2188B"/>
    <w:rsid w:val="00C539A2"/>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6006E"/>
    <w:rsid w:val="00D66520"/>
    <w:rsid w:val="00D845FF"/>
    <w:rsid w:val="00D84AE9"/>
    <w:rsid w:val="00D90F79"/>
    <w:rsid w:val="00DA20CA"/>
    <w:rsid w:val="00DA4F1D"/>
    <w:rsid w:val="00DB0C49"/>
    <w:rsid w:val="00DC1531"/>
    <w:rsid w:val="00DE34CF"/>
    <w:rsid w:val="00DE5C8C"/>
    <w:rsid w:val="00E13F3D"/>
    <w:rsid w:val="00E14109"/>
    <w:rsid w:val="00E16709"/>
    <w:rsid w:val="00E34898"/>
    <w:rsid w:val="00E40877"/>
    <w:rsid w:val="00E5401A"/>
    <w:rsid w:val="00E72859"/>
    <w:rsid w:val="00EB09B7"/>
    <w:rsid w:val="00EB28F2"/>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861D4"/>
    <w:rPr>
      <w:rFonts w:ascii="Arial" w:hAnsi="Arial"/>
      <w:sz w:val="36"/>
      <w:lang w:val="en-GB" w:eastAsia="en-US"/>
    </w:rPr>
  </w:style>
  <w:style w:type="character" w:customStyle="1" w:styleId="2Char">
    <w:name w:val="标题 2 Char"/>
    <w:link w:val="2"/>
    <w:rsid w:val="00F861D4"/>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link w:val="40"/>
    <w:rsid w:val="00F861D4"/>
    <w:rPr>
      <w:rFonts w:ascii="Arial" w:hAnsi="Arial"/>
      <w:sz w:val="24"/>
      <w:lang w:val="en-GB" w:eastAsia="en-US"/>
    </w:rPr>
  </w:style>
  <w:style w:type="character" w:customStyle="1" w:styleId="5Char">
    <w:name w:val="标题 5 Char"/>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F861D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861D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861D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rsid w:val="00F861D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861D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F861D4"/>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2">
    <w:name w:val="Body Text"/>
    <w:basedOn w:val="a"/>
    <w:link w:val="Char6"/>
    <w:rsid w:val="00F861D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link w:val="af2"/>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Char0">
    <w:name w:val="正文文本 2 Char"/>
    <w:basedOn w:val="a0"/>
    <w:link w:val="25"/>
    <w:rsid w:val="00F861D4"/>
    <w:rPr>
      <w:rFonts w:ascii="Times New Roman" w:eastAsia="Times New Roman" w:hAnsi="Times New Roman"/>
      <w:lang w:val="en-GB" w:eastAsia="en-GB"/>
    </w:rPr>
  </w:style>
  <w:style w:type="paragraph" w:styleId="25">
    <w:name w:val="Body Text 2"/>
    <w:basedOn w:val="a"/>
    <w:link w:val="2Char0"/>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Char0">
    <w:name w:val="正文文本 3 Char"/>
    <w:basedOn w:val="a0"/>
    <w:link w:val="34"/>
    <w:rsid w:val="00F861D4"/>
    <w:rPr>
      <w:rFonts w:ascii="Times New Roman" w:eastAsia="Times New Roman" w:hAnsi="Times New Roman"/>
      <w:sz w:val="16"/>
      <w:szCs w:val="16"/>
      <w:lang w:val="en-GB" w:eastAsia="en-GB"/>
    </w:rPr>
  </w:style>
  <w:style w:type="paragraph" w:styleId="34">
    <w:name w:val="Body Text 3"/>
    <w:basedOn w:val="a"/>
    <w:link w:val="3Char0"/>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3">
    <w:name w:val="Body Text First Indent"/>
    <w:basedOn w:val="af2"/>
    <w:link w:val="Char7"/>
    <w:rsid w:val="00F861D4"/>
    <w:pPr>
      <w:ind w:firstLine="210"/>
    </w:pPr>
  </w:style>
  <w:style w:type="character" w:customStyle="1" w:styleId="Char7">
    <w:name w:val="正文首行缩进 Char"/>
    <w:basedOn w:val="BodyTextChar"/>
    <w:link w:val="af3"/>
    <w:rsid w:val="00F861D4"/>
    <w:rPr>
      <w:rFonts w:ascii="Times New Roman" w:eastAsia="Times New Roman" w:hAnsi="Times New Roman"/>
      <w:lang w:val="en-GB" w:eastAsia="en-GB"/>
    </w:rPr>
  </w:style>
  <w:style w:type="character" w:customStyle="1" w:styleId="Char8">
    <w:name w:val="正文文本缩进 Char"/>
    <w:basedOn w:val="a0"/>
    <w:link w:val="af4"/>
    <w:rsid w:val="00F861D4"/>
    <w:rPr>
      <w:rFonts w:ascii="Times New Roman" w:eastAsia="Times New Roman" w:hAnsi="Times New Roman"/>
      <w:lang w:val="en-GB" w:eastAsia="en-GB"/>
    </w:rPr>
  </w:style>
  <w:style w:type="paragraph" w:styleId="af4">
    <w:name w:val="Body Text Indent"/>
    <w:basedOn w:val="a"/>
    <w:link w:val="Char8"/>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Char1">
    <w:name w:val="正文首行缩进 2 Char"/>
    <w:basedOn w:val="Char8"/>
    <w:link w:val="26"/>
    <w:rsid w:val="00F861D4"/>
    <w:rPr>
      <w:rFonts w:ascii="Times New Roman" w:eastAsia="Times New Roman" w:hAnsi="Times New Roman"/>
      <w:lang w:val="en-GB" w:eastAsia="en-GB"/>
    </w:rPr>
  </w:style>
  <w:style w:type="paragraph" w:styleId="26">
    <w:name w:val="Body Text First Indent 2"/>
    <w:basedOn w:val="af4"/>
    <w:link w:val="2Char1"/>
    <w:rsid w:val="00F861D4"/>
    <w:pPr>
      <w:ind w:firstLine="210"/>
    </w:pPr>
  </w:style>
  <w:style w:type="character" w:customStyle="1" w:styleId="2Char2">
    <w:name w:val="正文文本缩进 2 Char"/>
    <w:basedOn w:val="a0"/>
    <w:link w:val="27"/>
    <w:rsid w:val="00F861D4"/>
    <w:rPr>
      <w:rFonts w:ascii="Times New Roman" w:eastAsia="Times New Roman" w:hAnsi="Times New Roman"/>
      <w:lang w:val="en-GB" w:eastAsia="en-GB"/>
    </w:rPr>
  </w:style>
  <w:style w:type="paragraph" w:styleId="27">
    <w:name w:val="Body Text Indent 2"/>
    <w:basedOn w:val="a"/>
    <w:link w:val="2Char2"/>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Char1">
    <w:name w:val="正文文本缩进 3 Char"/>
    <w:basedOn w:val="a0"/>
    <w:link w:val="35"/>
    <w:rsid w:val="00F861D4"/>
    <w:rPr>
      <w:rFonts w:ascii="Times New Roman" w:eastAsia="Times New Roman" w:hAnsi="Times New Roman"/>
      <w:sz w:val="16"/>
      <w:szCs w:val="16"/>
      <w:lang w:val="en-GB" w:eastAsia="en-GB"/>
    </w:rPr>
  </w:style>
  <w:style w:type="paragraph" w:styleId="35">
    <w:name w:val="Body Text Indent 3"/>
    <w:basedOn w:val="a"/>
    <w:link w:val="3Char1"/>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har9">
    <w:name w:val="结束语 Char"/>
    <w:basedOn w:val="a0"/>
    <w:link w:val="af5"/>
    <w:rsid w:val="00F861D4"/>
    <w:rPr>
      <w:rFonts w:ascii="Times New Roman" w:eastAsia="Times New Roman" w:hAnsi="Times New Roman"/>
      <w:lang w:val="en-GB" w:eastAsia="en-GB"/>
    </w:rPr>
  </w:style>
  <w:style w:type="paragraph" w:styleId="af5">
    <w:name w:val="Closing"/>
    <w:basedOn w:val="a"/>
    <w:link w:val="Char9"/>
    <w:rsid w:val="00F861D4"/>
    <w:pPr>
      <w:overflowPunct w:val="0"/>
      <w:autoSpaceDE w:val="0"/>
      <w:autoSpaceDN w:val="0"/>
      <w:adjustRightInd w:val="0"/>
      <w:ind w:left="4252"/>
      <w:textAlignment w:val="baseline"/>
    </w:pPr>
    <w:rPr>
      <w:rFonts w:eastAsia="Times New Roman"/>
      <w:lang w:eastAsia="en-GB"/>
    </w:rPr>
  </w:style>
  <w:style w:type="character" w:customStyle="1" w:styleId="Chara">
    <w:name w:val="日期 Char"/>
    <w:basedOn w:val="a0"/>
    <w:link w:val="af6"/>
    <w:rsid w:val="00F861D4"/>
    <w:rPr>
      <w:rFonts w:ascii="Times New Roman" w:eastAsia="Times New Roman" w:hAnsi="Times New Roman"/>
      <w:lang w:val="en-GB" w:eastAsia="en-GB"/>
    </w:rPr>
  </w:style>
  <w:style w:type="paragraph" w:styleId="af6">
    <w:name w:val="Date"/>
    <w:basedOn w:val="a"/>
    <w:next w:val="a"/>
    <w:link w:val="Chara"/>
    <w:rsid w:val="00F861D4"/>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7"/>
    <w:rsid w:val="00F861D4"/>
    <w:rPr>
      <w:rFonts w:ascii="Times New Roman" w:eastAsia="Times New Roman" w:hAnsi="Times New Roman"/>
      <w:lang w:val="en-GB" w:eastAsia="en-GB"/>
    </w:rPr>
  </w:style>
  <w:style w:type="paragraph" w:styleId="af7">
    <w:name w:val="E-mail Signature"/>
    <w:basedOn w:val="a"/>
    <w:link w:val="Charb"/>
    <w:rsid w:val="00F861D4"/>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8"/>
    <w:rsid w:val="00F861D4"/>
    <w:rPr>
      <w:rFonts w:ascii="Times New Roman" w:eastAsia="Times New Roman" w:hAnsi="Times New Roman"/>
      <w:lang w:val="en-GB" w:eastAsia="en-GB"/>
    </w:rPr>
  </w:style>
  <w:style w:type="paragraph" w:styleId="af8">
    <w:name w:val="endnote text"/>
    <w:basedOn w:val="a"/>
    <w:link w:val="Charc"/>
    <w:rsid w:val="00F861D4"/>
    <w:pPr>
      <w:overflowPunct w:val="0"/>
      <w:autoSpaceDE w:val="0"/>
      <w:autoSpaceDN w:val="0"/>
      <w:adjustRightInd w:val="0"/>
      <w:textAlignment w:val="baseline"/>
    </w:pPr>
    <w:rPr>
      <w:rFonts w:eastAsia="Times New Roman"/>
      <w:lang w:eastAsia="en-GB"/>
    </w:rPr>
  </w:style>
  <w:style w:type="character" w:customStyle="1" w:styleId="HTMLChar">
    <w:name w:val="HTML 地址 Char"/>
    <w:basedOn w:val="a0"/>
    <w:link w:val="HTML"/>
    <w:rsid w:val="00F861D4"/>
    <w:rPr>
      <w:rFonts w:ascii="Times New Roman" w:eastAsia="Times New Roman" w:hAnsi="Times New Roman"/>
      <w:i/>
      <w:iCs/>
      <w:lang w:val="en-GB" w:eastAsia="en-GB"/>
    </w:rPr>
  </w:style>
  <w:style w:type="paragraph" w:styleId="HTML">
    <w:name w:val="HTML Address"/>
    <w:basedOn w:val="a"/>
    <w:link w:val="HTMLChar"/>
    <w:rsid w:val="00F861D4"/>
    <w:pPr>
      <w:overflowPunct w:val="0"/>
      <w:autoSpaceDE w:val="0"/>
      <w:autoSpaceDN w:val="0"/>
      <w:adjustRightInd w:val="0"/>
      <w:textAlignment w:val="baseline"/>
    </w:pPr>
    <w:rPr>
      <w:rFonts w:eastAsia="Times New Roman"/>
      <w:i/>
      <w:iCs/>
      <w:lang w:eastAsia="en-GB"/>
    </w:rPr>
  </w:style>
  <w:style w:type="character" w:customStyle="1" w:styleId="HTMLChar0">
    <w:name w:val="HTML 预设格式 Char"/>
    <w:basedOn w:val="a0"/>
    <w:link w:val="HTML0"/>
    <w:rsid w:val="00F861D4"/>
    <w:rPr>
      <w:rFonts w:ascii="Courier New" w:eastAsia="Times New Roman" w:hAnsi="Courier New" w:cs="Courier New"/>
      <w:lang w:val="en-GB" w:eastAsia="en-GB"/>
    </w:rPr>
  </w:style>
  <w:style w:type="paragraph" w:styleId="HTML0">
    <w:name w:val="HTML Preformatted"/>
    <w:basedOn w:val="a"/>
    <w:link w:val="HTMLChar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9">
    <w:name w:val="Intense Quote"/>
    <w:basedOn w:val="a"/>
    <w:next w:val="a"/>
    <w:link w:val="Chard"/>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9"/>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Chare">
    <w:name w:val="宏文本 Char"/>
    <w:basedOn w:val="a0"/>
    <w:link w:val="afa"/>
    <w:rsid w:val="00F861D4"/>
    <w:rPr>
      <w:rFonts w:ascii="Courier New" w:eastAsia="Times New Roman" w:hAnsi="Courier New" w:cs="Courier New"/>
      <w:lang w:val="en-GB" w:eastAsia="en-GB"/>
    </w:rPr>
  </w:style>
  <w:style w:type="paragraph" w:styleId="afa">
    <w:name w:val="macro"/>
    <w:link w:val="Chare"/>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f">
    <w:name w:val="信息标题 Char"/>
    <w:basedOn w:val="a0"/>
    <w:link w:val="afb"/>
    <w:rsid w:val="00F861D4"/>
    <w:rPr>
      <w:rFonts w:ascii="Calibri Light" w:eastAsia="Times New Roman" w:hAnsi="Calibri Light"/>
      <w:sz w:val="24"/>
      <w:szCs w:val="24"/>
      <w:shd w:val="pct20" w:color="auto" w:fill="auto"/>
      <w:lang w:val="en-GB" w:eastAsia="en-GB"/>
    </w:rPr>
  </w:style>
  <w:style w:type="paragraph" w:styleId="afb">
    <w:name w:val="Message Header"/>
    <w:basedOn w:val="a"/>
    <w:link w:val="Charf"/>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c">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f0">
    <w:name w:val="注释标题 Char"/>
    <w:basedOn w:val="a0"/>
    <w:link w:val="afd"/>
    <w:rsid w:val="00F861D4"/>
    <w:rPr>
      <w:rFonts w:ascii="Times New Roman" w:eastAsia="Times New Roman" w:hAnsi="Times New Roman"/>
      <w:lang w:val="en-GB" w:eastAsia="en-GB"/>
    </w:rPr>
  </w:style>
  <w:style w:type="paragraph" w:styleId="afd">
    <w:name w:val="Note Heading"/>
    <w:basedOn w:val="a"/>
    <w:next w:val="a"/>
    <w:link w:val="Charf0"/>
    <w:rsid w:val="00F861D4"/>
    <w:pPr>
      <w:overflowPunct w:val="0"/>
      <w:autoSpaceDE w:val="0"/>
      <w:autoSpaceDN w:val="0"/>
      <w:adjustRightInd w:val="0"/>
      <w:textAlignment w:val="baseline"/>
    </w:pPr>
    <w:rPr>
      <w:rFonts w:eastAsia="Times New Roman"/>
      <w:lang w:eastAsia="en-GB"/>
    </w:rPr>
  </w:style>
  <w:style w:type="character" w:customStyle="1" w:styleId="Charf1">
    <w:name w:val="纯文本 Char"/>
    <w:basedOn w:val="a0"/>
    <w:link w:val="afe"/>
    <w:rsid w:val="00F861D4"/>
    <w:rPr>
      <w:rFonts w:ascii="Courier New" w:eastAsia="Times New Roman" w:hAnsi="Courier New" w:cs="Courier New"/>
      <w:lang w:val="en-GB" w:eastAsia="en-GB"/>
    </w:rPr>
  </w:style>
  <w:style w:type="paragraph" w:styleId="afe">
    <w:name w:val="Plain Text"/>
    <w:basedOn w:val="a"/>
    <w:link w:val="Charf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
    <w:name w:val="Quote"/>
    <w:basedOn w:val="a"/>
    <w:next w:val="a"/>
    <w:link w:val="Charf2"/>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
    <w:uiPriority w:val="29"/>
    <w:rsid w:val="00F861D4"/>
    <w:rPr>
      <w:rFonts w:ascii="Times New Roman" w:eastAsia="Times New Roman" w:hAnsi="Times New Roman"/>
      <w:i/>
      <w:iCs/>
      <w:color w:val="404040"/>
      <w:lang w:val="en-GB" w:eastAsia="en-GB"/>
    </w:rPr>
  </w:style>
  <w:style w:type="character" w:customStyle="1" w:styleId="Charf3">
    <w:name w:val="称呼 Char"/>
    <w:basedOn w:val="a0"/>
    <w:link w:val="aff0"/>
    <w:rsid w:val="00F861D4"/>
    <w:rPr>
      <w:rFonts w:ascii="Times New Roman" w:eastAsia="Times New Roman" w:hAnsi="Times New Roman"/>
      <w:lang w:val="en-GB" w:eastAsia="en-GB"/>
    </w:rPr>
  </w:style>
  <w:style w:type="paragraph" w:styleId="aff0">
    <w:name w:val="Salutation"/>
    <w:basedOn w:val="a"/>
    <w:next w:val="a"/>
    <w:link w:val="Charf3"/>
    <w:rsid w:val="00F861D4"/>
    <w:pPr>
      <w:overflowPunct w:val="0"/>
      <w:autoSpaceDE w:val="0"/>
      <w:autoSpaceDN w:val="0"/>
      <w:adjustRightInd w:val="0"/>
      <w:textAlignment w:val="baseline"/>
    </w:pPr>
    <w:rPr>
      <w:rFonts w:eastAsia="Times New Roman"/>
      <w:lang w:eastAsia="en-GB"/>
    </w:rPr>
  </w:style>
  <w:style w:type="character" w:customStyle="1" w:styleId="Charf4">
    <w:name w:val="签名 Char"/>
    <w:basedOn w:val="a0"/>
    <w:link w:val="aff1"/>
    <w:rsid w:val="00F861D4"/>
    <w:rPr>
      <w:rFonts w:ascii="Times New Roman" w:eastAsia="Times New Roman" w:hAnsi="Times New Roman"/>
      <w:lang w:val="en-GB" w:eastAsia="en-GB"/>
    </w:rPr>
  </w:style>
  <w:style w:type="paragraph" w:styleId="aff1">
    <w:name w:val="Signature"/>
    <w:basedOn w:val="a"/>
    <w:link w:val="Charf4"/>
    <w:rsid w:val="00F861D4"/>
    <w:pPr>
      <w:overflowPunct w:val="0"/>
      <w:autoSpaceDE w:val="0"/>
      <w:autoSpaceDN w:val="0"/>
      <w:adjustRightInd w:val="0"/>
      <w:ind w:left="4252"/>
      <w:textAlignment w:val="baseline"/>
    </w:pPr>
    <w:rPr>
      <w:rFonts w:eastAsia="Times New Roman"/>
      <w:lang w:eastAsia="en-GB"/>
    </w:rPr>
  </w:style>
  <w:style w:type="paragraph" w:styleId="aff2">
    <w:name w:val="Subtitle"/>
    <w:basedOn w:val="a"/>
    <w:next w:val="a"/>
    <w:link w:val="Charf5"/>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2"/>
    <w:rsid w:val="00F861D4"/>
    <w:rPr>
      <w:rFonts w:ascii="Calibri Light" w:eastAsia="Times New Roman" w:hAnsi="Calibri Light"/>
      <w:sz w:val="24"/>
      <w:szCs w:val="24"/>
      <w:lang w:val="en-GB" w:eastAsia="en-GB"/>
    </w:rPr>
  </w:style>
  <w:style w:type="paragraph" w:styleId="aff3">
    <w:name w:val="Title"/>
    <w:basedOn w:val="a"/>
    <w:next w:val="a"/>
    <w:link w:val="Charf6"/>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3"/>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8">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6">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5">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9">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6">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7">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9">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a">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b">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a">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b">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c">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d">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1">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1">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2">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Char6"/>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3">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4">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5">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2">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5">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5">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6">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7">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7">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3">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8">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a">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b">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c">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d">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8A374-ED1E-4B88-A388-296D11D6C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6026</Words>
  <Characters>34351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2024-02-19T09:07:00Z</dcterms:created>
  <dcterms:modified xsi:type="dcterms:W3CDTF">2024-02-19T11:52:00Z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(3)SEtdBk9XqmKSQn0kw9OGNi2En9R/Z7AtwJ3oOolxROpWZgcuTYviTNsg1RecVxw1xAYkKPgg
JBMcUb5TPL/rF6GHwtUWULPD+jdNEaiAWzXC136CzSb+skUyontow76zuuprHj6Oj+T4xDW1
uS69aAz25TxqcCXWQfVpazvudzyiswKnjFkON63pdcUzzCJG44/qWFU1esrOHKaTkgYW/vQa
9T4Qo/57fxd14gaXbS</vt:lpwstr>
  </property>
  <property fmtid="{D5CDD505-2E9C-101B-9397-08002B2CF9AE}" pid="22" name="_2015_ms_pID_7253431">
    <vt:lpwstr>X3jifMAOuU0LCcPQ9N7Cea4OeIxURobjGYfO/kwt8P1ngmWcZ5eh37
e8m+y42lFSQOj+9MNpzrjtmJYFU8EuKAXrAac+/VhwuUcDTND796s3IEn2M2YrOOgQXT1tyk
4RTytaLfKBE8U0xBrLqVeNlLb/Dr1JFt8S7pepCfu0tvbqPFzWELJgOZdjPlTgp8JMgVJecL
hWHH4yiqfe3V6qnNGkBolmR1C08Ou59jNOns</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1708330705</vt:lpwstr>
  </property>
</Properties>
</file>